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CA431" w14:textId="77777777" w:rsidR="005178B0" w:rsidRPr="000C124A" w:rsidRDefault="005178B0" w:rsidP="005178B0">
      <w:pPr>
        <w:rPr>
          <w:rFonts w:ascii="Calibri" w:hAnsi="Calibri" w:cs="Calibri"/>
          <w:sz w:val="22"/>
        </w:rPr>
      </w:pPr>
    </w:p>
    <w:p w14:paraId="5CE3BEBF" w14:textId="77777777" w:rsidR="00BB1E26" w:rsidRPr="00E26AA4" w:rsidRDefault="00BB1E26" w:rsidP="005178B0">
      <w:pPr>
        <w:rPr>
          <w:rFonts w:cs="Arial"/>
          <w:sz w:val="22"/>
        </w:rPr>
      </w:pPr>
    </w:p>
    <w:p w14:paraId="1D008341" w14:textId="77777777" w:rsidR="009D3BC0" w:rsidRDefault="009D3BC0" w:rsidP="005178B0">
      <w:pPr>
        <w:rPr>
          <w:rFonts w:cs="Arial"/>
          <w:szCs w:val="20"/>
        </w:rPr>
      </w:pPr>
    </w:p>
    <w:p w14:paraId="2A6BA868" w14:textId="77777777" w:rsidR="009D3BC0" w:rsidRDefault="009D3BC0" w:rsidP="005178B0">
      <w:pPr>
        <w:rPr>
          <w:rFonts w:cs="Arial"/>
          <w:szCs w:val="20"/>
        </w:rPr>
      </w:pPr>
    </w:p>
    <w:p w14:paraId="4E6521BA" w14:textId="77777777" w:rsidR="009D3BC0" w:rsidRDefault="009D3BC0" w:rsidP="005178B0">
      <w:pPr>
        <w:rPr>
          <w:rFonts w:cs="Arial"/>
          <w:szCs w:val="20"/>
        </w:rPr>
      </w:pPr>
    </w:p>
    <w:p w14:paraId="5A7DA7AD" w14:textId="77777777" w:rsidR="009D3BC0" w:rsidRDefault="009D3BC0" w:rsidP="005178B0">
      <w:pPr>
        <w:rPr>
          <w:rFonts w:cs="Arial"/>
          <w:szCs w:val="20"/>
        </w:rPr>
      </w:pPr>
    </w:p>
    <w:p w14:paraId="26BEDA24" w14:textId="77777777" w:rsidR="009D3BC0" w:rsidRDefault="009D3BC0" w:rsidP="005178B0">
      <w:pPr>
        <w:rPr>
          <w:rFonts w:cs="Arial"/>
          <w:szCs w:val="20"/>
        </w:rPr>
      </w:pPr>
    </w:p>
    <w:p w14:paraId="1D0F4D38" w14:textId="77777777" w:rsidR="009D3BC0" w:rsidRDefault="009D3BC0" w:rsidP="005178B0">
      <w:pPr>
        <w:rPr>
          <w:rFonts w:cs="Arial"/>
          <w:szCs w:val="20"/>
        </w:rPr>
      </w:pPr>
    </w:p>
    <w:p w14:paraId="28198226" w14:textId="0146A35B" w:rsidR="00BB1E26" w:rsidRPr="00E26AA4" w:rsidRDefault="00152883" w:rsidP="005178B0">
      <w:pPr>
        <w:rPr>
          <w:rFonts w:cs="Arial"/>
          <w:szCs w:val="20"/>
        </w:rPr>
      </w:pPr>
      <w:r w:rsidRPr="00E26AA4">
        <w:rPr>
          <w:rFonts w:cs="Arial"/>
          <w:szCs w:val="20"/>
        </w:rPr>
        <w:t>Datum:</w:t>
      </w:r>
      <w:r w:rsidR="00CA4E29" w:rsidRPr="00E26AA4">
        <w:rPr>
          <w:rFonts w:cs="Arial"/>
          <w:szCs w:val="20"/>
        </w:rPr>
        <w:t xml:space="preserve"> </w:t>
      </w:r>
      <w:r w:rsidR="0052030D">
        <w:rPr>
          <w:rFonts w:cs="Arial"/>
          <w:szCs w:val="20"/>
        </w:rPr>
        <w:t>30</w:t>
      </w:r>
      <w:r w:rsidR="00880BFA" w:rsidRPr="00E26AA4">
        <w:rPr>
          <w:rFonts w:cs="Arial"/>
          <w:szCs w:val="20"/>
        </w:rPr>
        <w:t>.12</w:t>
      </w:r>
      <w:r w:rsidR="00CA4E29" w:rsidRPr="00E26AA4">
        <w:rPr>
          <w:rFonts w:cs="Arial"/>
          <w:szCs w:val="20"/>
        </w:rPr>
        <w:t>.2024</w:t>
      </w:r>
    </w:p>
    <w:p w14:paraId="7FC76525" w14:textId="77777777" w:rsidR="00BB1E26" w:rsidRPr="00E26AA4" w:rsidRDefault="00BB1E26" w:rsidP="005178B0">
      <w:pPr>
        <w:rPr>
          <w:rFonts w:cs="Arial"/>
          <w:sz w:val="22"/>
        </w:rPr>
      </w:pPr>
    </w:p>
    <w:p w14:paraId="1F803FA5" w14:textId="77777777" w:rsidR="00BB1E26" w:rsidRPr="00E26AA4" w:rsidRDefault="00BB1E26" w:rsidP="005178B0">
      <w:pPr>
        <w:rPr>
          <w:rFonts w:cs="Arial"/>
          <w:sz w:val="22"/>
        </w:rPr>
      </w:pPr>
    </w:p>
    <w:p w14:paraId="16165285" w14:textId="77777777" w:rsidR="00BB1E26" w:rsidRPr="00E26AA4" w:rsidRDefault="00BB1E26" w:rsidP="005178B0">
      <w:pPr>
        <w:rPr>
          <w:rFonts w:cs="Arial"/>
          <w:sz w:val="22"/>
        </w:rPr>
      </w:pPr>
    </w:p>
    <w:p w14:paraId="716866EB" w14:textId="77777777" w:rsidR="00BB1E26" w:rsidRPr="00E26AA4" w:rsidRDefault="00BB1E26" w:rsidP="005178B0">
      <w:pPr>
        <w:rPr>
          <w:rFonts w:cs="Arial"/>
          <w:sz w:val="22"/>
        </w:rPr>
      </w:pPr>
    </w:p>
    <w:p w14:paraId="4D4144D3" w14:textId="77777777" w:rsidR="00BB1E26" w:rsidRPr="00E26AA4" w:rsidRDefault="00BB1E26" w:rsidP="005178B0">
      <w:pPr>
        <w:rPr>
          <w:rFonts w:cs="Arial"/>
          <w:sz w:val="22"/>
        </w:rPr>
      </w:pPr>
    </w:p>
    <w:p w14:paraId="5BFA2B71" w14:textId="77777777" w:rsidR="00990C82" w:rsidRPr="00E26AA4" w:rsidRDefault="00990C82" w:rsidP="00152883">
      <w:pPr>
        <w:jc w:val="center"/>
        <w:rPr>
          <w:rFonts w:cs="Arial"/>
          <w:b/>
          <w:sz w:val="22"/>
        </w:rPr>
      </w:pPr>
    </w:p>
    <w:p w14:paraId="27617142" w14:textId="77777777" w:rsidR="00990C82" w:rsidRPr="00E26AA4" w:rsidRDefault="00990C82" w:rsidP="00152883">
      <w:pPr>
        <w:jc w:val="center"/>
        <w:rPr>
          <w:rFonts w:cs="Arial"/>
          <w:b/>
          <w:sz w:val="22"/>
        </w:rPr>
      </w:pPr>
    </w:p>
    <w:p w14:paraId="0A104256" w14:textId="77777777" w:rsidR="00880BFA" w:rsidRPr="00E26AA4" w:rsidRDefault="00880BFA" w:rsidP="00990C82">
      <w:pPr>
        <w:jc w:val="center"/>
        <w:rPr>
          <w:rFonts w:cs="Arial"/>
          <w:b/>
          <w:sz w:val="36"/>
          <w:szCs w:val="36"/>
        </w:rPr>
      </w:pPr>
      <w:r w:rsidRPr="00E26AA4">
        <w:rPr>
          <w:rFonts w:cs="Arial"/>
          <w:b/>
          <w:sz w:val="36"/>
          <w:szCs w:val="36"/>
        </w:rPr>
        <w:t>VZOREC</w:t>
      </w:r>
    </w:p>
    <w:p w14:paraId="6042B755" w14:textId="65D3DA9F" w:rsidR="00990C82" w:rsidRPr="00E26AA4" w:rsidRDefault="00880BFA" w:rsidP="00990C82">
      <w:pPr>
        <w:jc w:val="center"/>
        <w:rPr>
          <w:rFonts w:cs="Arial"/>
          <w:b/>
          <w:sz w:val="36"/>
          <w:szCs w:val="36"/>
        </w:rPr>
      </w:pPr>
      <w:r w:rsidRPr="00E26AA4">
        <w:rPr>
          <w:rFonts w:cs="Arial"/>
          <w:b/>
          <w:sz w:val="36"/>
          <w:szCs w:val="36"/>
        </w:rPr>
        <w:t>PREVZEMNI ZAPISNIK ZA</w:t>
      </w:r>
    </w:p>
    <w:p w14:paraId="02B0050B" w14:textId="70AF34F2" w:rsidR="00990C82" w:rsidRPr="00E26AA4" w:rsidRDefault="0031713A" w:rsidP="00152883">
      <w:pPr>
        <w:jc w:val="center"/>
        <w:rPr>
          <w:rFonts w:cs="Arial"/>
          <w:b/>
          <w:sz w:val="36"/>
          <w:szCs w:val="36"/>
        </w:rPr>
      </w:pPr>
      <w:r w:rsidRPr="00E26AA4">
        <w:rPr>
          <w:rFonts w:cs="Arial"/>
          <w:b/>
          <w:sz w:val="36"/>
          <w:szCs w:val="36"/>
        </w:rPr>
        <w:t>»VZPOSTAVITEV IN VZDRŽEVANJE INFORMACIJSKEGA SISTEMA ZA DELO VSTOPNIH TOČK NA CSD KOT PRVA FAZA ENOTNEGA IS ZA DOLGOTRAJNO OSKRBO«</w:t>
      </w:r>
    </w:p>
    <w:p w14:paraId="6A7615FC" w14:textId="58F96EC3" w:rsidR="0031713A" w:rsidRPr="00E26AA4" w:rsidRDefault="0031713A" w:rsidP="00152883">
      <w:pPr>
        <w:jc w:val="center"/>
        <w:rPr>
          <w:rFonts w:cs="Arial"/>
          <w:b/>
          <w:sz w:val="36"/>
          <w:szCs w:val="36"/>
        </w:rPr>
      </w:pPr>
      <w:r w:rsidRPr="00E26AA4">
        <w:rPr>
          <w:rFonts w:cs="Arial"/>
          <w:b/>
          <w:sz w:val="36"/>
          <w:szCs w:val="36"/>
        </w:rPr>
        <w:t>(</w:t>
      </w:r>
      <w:bookmarkStart w:id="0" w:name="_Hlk184107416"/>
      <w:r w:rsidR="003B52CA" w:rsidRPr="00E26AA4">
        <w:rPr>
          <w:rFonts w:cs="Arial"/>
          <w:b/>
          <w:sz w:val="36"/>
          <w:szCs w:val="36"/>
        </w:rPr>
        <w:t>ISDO - VT – 1</w:t>
      </w:r>
      <w:bookmarkEnd w:id="0"/>
      <w:r w:rsidR="003B52CA" w:rsidRPr="00E26AA4">
        <w:rPr>
          <w:rFonts w:cs="Arial"/>
          <w:b/>
          <w:sz w:val="36"/>
          <w:szCs w:val="36"/>
        </w:rPr>
        <w:t>)</w:t>
      </w:r>
    </w:p>
    <w:p w14:paraId="5515552C" w14:textId="77777777" w:rsidR="00880BFA" w:rsidRPr="00E26AA4" w:rsidRDefault="00880BFA" w:rsidP="00152883">
      <w:pPr>
        <w:jc w:val="center"/>
        <w:rPr>
          <w:rFonts w:cs="Arial"/>
          <w:b/>
          <w:sz w:val="36"/>
          <w:szCs w:val="36"/>
        </w:rPr>
      </w:pPr>
    </w:p>
    <w:p w14:paraId="3A94C29D" w14:textId="327409CC" w:rsidR="00880BFA" w:rsidRPr="00E26AA4" w:rsidRDefault="00880BFA" w:rsidP="00152883">
      <w:pPr>
        <w:jc w:val="center"/>
        <w:rPr>
          <w:rFonts w:cs="Arial"/>
          <w:b/>
          <w:sz w:val="36"/>
          <w:szCs w:val="36"/>
        </w:rPr>
      </w:pPr>
      <w:r w:rsidRPr="00E26AA4">
        <w:rPr>
          <w:rFonts w:cs="Arial"/>
          <w:b/>
          <w:sz w:val="36"/>
          <w:szCs w:val="36"/>
        </w:rPr>
        <w:t>ob namestitvi v testno okolje, testno produkcijsko in produkcijsko okolje</w:t>
      </w:r>
    </w:p>
    <w:p w14:paraId="6640BDFF" w14:textId="77777777" w:rsidR="00880BFA" w:rsidRPr="00E26AA4" w:rsidRDefault="00880BFA" w:rsidP="00152883">
      <w:pPr>
        <w:jc w:val="center"/>
        <w:rPr>
          <w:rFonts w:cs="Arial"/>
          <w:b/>
          <w:sz w:val="36"/>
          <w:szCs w:val="36"/>
        </w:rPr>
      </w:pPr>
    </w:p>
    <w:p w14:paraId="35BE1E42" w14:textId="77777777" w:rsidR="00990C82" w:rsidRPr="00E26AA4" w:rsidRDefault="00990C82" w:rsidP="00152883">
      <w:pPr>
        <w:jc w:val="center"/>
        <w:rPr>
          <w:rFonts w:cs="Arial"/>
          <w:b/>
          <w:sz w:val="22"/>
        </w:rPr>
      </w:pPr>
    </w:p>
    <w:p w14:paraId="0F2497BB" w14:textId="77777777" w:rsidR="00990C82" w:rsidRPr="00E26AA4" w:rsidRDefault="00990C82" w:rsidP="00152883">
      <w:pPr>
        <w:jc w:val="center"/>
        <w:rPr>
          <w:rFonts w:cs="Arial"/>
          <w:b/>
          <w:sz w:val="22"/>
        </w:rPr>
      </w:pPr>
    </w:p>
    <w:p w14:paraId="09DD9B9B" w14:textId="77777777" w:rsidR="00990C82" w:rsidRPr="00E26AA4" w:rsidRDefault="00990C82" w:rsidP="00152883">
      <w:pPr>
        <w:jc w:val="center"/>
        <w:rPr>
          <w:rFonts w:cs="Arial"/>
          <w:b/>
          <w:sz w:val="22"/>
        </w:rPr>
      </w:pPr>
    </w:p>
    <w:p w14:paraId="15A74567" w14:textId="77777777" w:rsidR="00990C82" w:rsidRPr="00E26AA4" w:rsidRDefault="00990C82" w:rsidP="00990C82">
      <w:pPr>
        <w:rPr>
          <w:rFonts w:cs="Arial"/>
          <w:b/>
          <w:sz w:val="22"/>
        </w:rPr>
      </w:pPr>
    </w:p>
    <w:p w14:paraId="1E9C3D1E" w14:textId="77777777" w:rsidR="00BB1E26" w:rsidRPr="00E26AA4" w:rsidRDefault="00BB1E26" w:rsidP="005178B0">
      <w:pPr>
        <w:rPr>
          <w:rFonts w:cs="Arial"/>
          <w:sz w:val="22"/>
        </w:rPr>
      </w:pPr>
    </w:p>
    <w:p w14:paraId="6AE17AD7" w14:textId="77777777" w:rsidR="00BB1E26" w:rsidRPr="00E26AA4" w:rsidRDefault="00BB1E26" w:rsidP="005178B0">
      <w:pPr>
        <w:rPr>
          <w:rFonts w:cs="Arial"/>
          <w:sz w:val="22"/>
        </w:rPr>
      </w:pPr>
    </w:p>
    <w:p w14:paraId="67328D3A" w14:textId="77777777" w:rsidR="00BB1E26" w:rsidRPr="00E26AA4" w:rsidRDefault="00BB1E26" w:rsidP="005178B0">
      <w:pPr>
        <w:rPr>
          <w:rFonts w:cs="Arial"/>
          <w:sz w:val="22"/>
        </w:rPr>
      </w:pPr>
    </w:p>
    <w:p w14:paraId="1960E57B" w14:textId="77777777" w:rsidR="00BB1E26" w:rsidRPr="00E26AA4" w:rsidRDefault="00BB1E26" w:rsidP="005178B0">
      <w:pPr>
        <w:rPr>
          <w:rFonts w:cs="Arial"/>
          <w:sz w:val="22"/>
        </w:rPr>
      </w:pPr>
    </w:p>
    <w:p w14:paraId="35505961" w14:textId="77777777" w:rsidR="00BB1E26" w:rsidRPr="00E26AA4" w:rsidRDefault="00BB1E26" w:rsidP="005178B0">
      <w:pPr>
        <w:rPr>
          <w:rFonts w:cs="Arial"/>
          <w:sz w:val="22"/>
        </w:rPr>
      </w:pPr>
    </w:p>
    <w:p w14:paraId="6681B2D5" w14:textId="77777777" w:rsidR="00BB1E26" w:rsidRPr="00E26AA4" w:rsidRDefault="00BB1E26" w:rsidP="005178B0">
      <w:pPr>
        <w:rPr>
          <w:rFonts w:cs="Arial"/>
          <w:sz w:val="22"/>
        </w:rPr>
      </w:pPr>
    </w:p>
    <w:p w14:paraId="18B671FE" w14:textId="77777777" w:rsidR="00BB1E26" w:rsidRPr="000C124A" w:rsidRDefault="00BB1E26" w:rsidP="005178B0">
      <w:pPr>
        <w:rPr>
          <w:rFonts w:ascii="Calibri" w:hAnsi="Calibri" w:cs="Calibri"/>
          <w:sz w:val="22"/>
        </w:rPr>
      </w:pPr>
    </w:p>
    <w:p w14:paraId="2A3FE43B" w14:textId="77777777" w:rsidR="00BB1E26" w:rsidRPr="000C124A" w:rsidRDefault="00BB1E26" w:rsidP="005178B0">
      <w:pPr>
        <w:rPr>
          <w:rFonts w:ascii="Calibri" w:hAnsi="Calibri" w:cs="Calibri"/>
          <w:sz w:val="22"/>
        </w:rPr>
      </w:pPr>
    </w:p>
    <w:p w14:paraId="702385CB" w14:textId="77777777" w:rsidR="00BB1E26" w:rsidRPr="000C124A" w:rsidRDefault="00BB1E26" w:rsidP="005178B0">
      <w:pPr>
        <w:rPr>
          <w:rFonts w:ascii="Calibri" w:hAnsi="Calibri" w:cs="Calibri"/>
          <w:sz w:val="22"/>
        </w:rPr>
      </w:pPr>
    </w:p>
    <w:p w14:paraId="1DD0BF33" w14:textId="77777777" w:rsidR="00BB1E26" w:rsidRPr="000C124A" w:rsidRDefault="00BB1E26" w:rsidP="005178B0">
      <w:pPr>
        <w:rPr>
          <w:rFonts w:ascii="Calibri" w:hAnsi="Calibri" w:cs="Calibri"/>
          <w:sz w:val="22"/>
        </w:rPr>
      </w:pPr>
    </w:p>
    <w:p w14:paraId="6C43C424" w14:textId="77777777" w:rsidR="00BB1E26" w:rsidRPr="000C124A" w:rsidRDefault="00BB1E26" w:rsidP="005178B0">
      <w:pPr>
        <w:rPr>
          <w:rFonts w:ascii="Calibri" w:hAnsi="Calibri" w:cs="Calibri"/>
          <w:sz w:val="22"/>
        </w:rPr>
      </w:pPr>
    </w:p>
    <w:p w14:paraId="7EC89741" w14:textId="77777777" w:rsidR="00BB1E26" w:rsidRPr="000C124A" w:rsidRDefault="00BB1E26" w:rsidP="005178B0">
      <w:pPr>
        <w:rPr>
          <w:rFonts w:ascii="Calibri" w:hAnsi="Calibri" w:cs="Calibri"/>
          <w:sz w:val="22"/>
        </w:rPr>
      </w:pPr>
    </w:p>
    <w:p w14:paraId="705F9451" w14:textId="77777777" w:rsidR="00BB1E26" w:rsidRPr="000C124A" w:rsidRDefault="00BB1E26" w:rsidP="005178B0">
      <w:pPr>
        <w:rPr>
          <w:rFonts w:ascii="Calibri" w:hAnsi="Calibri" w:cs="Calibri"/>
          <w:sz w:val="22"/>
        </w:rPr>
      </w:pPr>
    </w:p>
    <w:p w14:paraId="1DC9E36F" w14:textId="77777777" w:rsidR="00BB1E26" w:rsidRPr="000C124A" w:rsidRDefault="00BB1E26" w:rsidP="005178B0">
      <w:pPr>
        <w:rPr>
          <w:rFonts w:ascii="Calibri" w:hAnsi="Calibri" w:cs="Calibri"/>
          <w:sz w:val="22"/>
        </w:rPr>
      </w:pPr>
    </w:p>
    <w:p w14:paraId="21EFC7AD" w14:textId="77777777" w:rsidR="00880BFA" w:rsidRPr="00B57034" w:rsidRDefault="00880BFA" w:rsidP="00880BFA">
      <w:pPr>
        <w:pBdr>
          <w:bottom w:val="single" w:sz="4" w:space="1" w:color="auto"/>
        </w:pBdr>
      </w:pPr>
    </w:p>
    <w:p w14:paraId="06CBFE0F" w14:textId="77777777" w:rsidR="00880BFA" w:rsidRPr="00B57034" w:rsidRDefault="00880BFA" w:rsidP="00880BFA">
      <w:pPr>
        <w:jc w:val="center"/>
        <w:rPr>
          <w:rFonts w:ascii="Verdana" w:hAnsi="Verdana"/>
          <w:b/>
          <w:sz w:val="28"/>
          <w:szCs w:val="28"/>
        </w:rPr>
      </w:pPr>
    </w:p>
    <w:p w14:paraId="5ADE407E" w14:textId="1BD85E30" w:rsidR="00880BFA" w:rsidRPr="00E26AA4" w:rsidRDefault="00880BFA" w:rsidP="00880BFA">
      <w:pPr>
        <w:jc w:val="center"/>
        <w:rPr>
          <w:rFonts w:cs="Arial"/>
          <w:b/>
          <w:szCs w:val="20"/>
        </w:rPr>
      </w:pPr>
      <w:r w:rsidRPr="00E26AA4">
        <w:rPr>
          <w:rFonts w:cs="Arial"/>
          <w:b/>
          <w:szCs w:val="20"/>
        </w:rPr>
        <w:lastRenderedPageBreak/>
        <w:t xml:space="preserve">Zapisnik o predaji funkcionalnosti za rešitev ISDO - VT – 1 </w:t>
      </w:r>
    </w:p>
    <w:p w14:paraId="1B5D00B6" w14:textId="77777777" w:rsidR="00880BFA" w:rsidRPr="00E26AA4" w:rsidRDefault="00880BFA" w:rsidP="00880BFA">
      <w:pPr>
        <w:rPr>
          <w:rFonts w:cs="Arial"/>
          <w:b/>
          <w:szCs w:val="20"/>
        </w:rPr>
      </w:pPr>
    </w:p>
    <w:p w14:paraId="59F0FEE9" w14:textId="77777777" w:rsidR="00880BFA" w:rsidRPr="00E26AA4" w:rsidRDefault="00880BFA" w:rsidP="00880BFA">
      <w:pPr>
        <w:rPr>
          <w:rFonts w:cs="Arial"/>
          <w:szCs w:val="20"/>
        </w:rPr>
      </w:pPr>
    </w:p>
    <w:p w14:paraId="0D7024B6" w14:textId="2117D9ED" w:rsidR="00880BFA" w:rsidRPr="00E26AA4" w:rsidRDefault="00880BFA" w:rsidP="00880BFA">
      <w:pPr>
        <w:ind w:left="3240" w:hanging="3240"/>
        <w:rPr>
          <w:rFonts w:cs="Arial"/>
          <w:szCs w:val="20"/>
        </w:rPr>
      </w:pPr>
      <w:r w:rsidRPr="00E26AA4">
        <w:rPr>
          <w:rFonts w:cs="Arial"/>
          <w:szCs w:val="20"/>
        </w:rPr>
        <w:t xml:space="preserve">Projekt: </w:t>
      </w:r>
      <w:r w:rsidRPr="00E26AA4">
        <w:rPr>
          <w:rFonts w:cs="Arial"/>
          <w:szCs w:val="20"/>
        </w:rPr>
        <w:tab/>
        <w:t>Vzpostavitev in vzdrževanje informacijskega sistema za delo vstopnih točk na CSD kot prva faza enotnega is za dolgotrajno oskrbo pod oznako ISDO-VT-1,</w:t>
      </w:r>
    </w:p>
    <w:p w14:paraId="223D1B75" w14:textId="77777777" w:rsidR="00880BFA" w:rsidRPr="00E26AA4" w:rsidRDefault="00880BFA" w:rsidP="00880BFA">
      <w:pPr>
        <w:ind w:left="3240" w:hanging="3240"/>
        <w:rPr>
          <w:rFonts w:cs="Arial"/>
          <w:szCs w:val="20"/>
        </w:rPr>
      </w:pPr>
    </w:p>
    <w:p w14:paraId="1D5319F8" w14:textId="119F1813" w:rsidR="00880BFA" w:rsidRPr="00E26AA4" w:rsidRDefault="00880BFA" w:rsidP="00880BFA">
      <w:pPr>
        <w:ind w:left="3240" w:hanging="3240"/>
        <w:rPr>
          <w:rFonts w:cs="Arial"/>
          <w:szCs w:val="20"/>
        </w:rPr>
      </w:pPr>
      <w:r w:rsidRPr="00E26AA4">
        <w:rPr>
          <w:rFonts w:cs="Arial"/>
          <w:szCs w:val="20"/>
        </w:rPr>
        <w:t xml:space="preserve">Izvajalec: </w:t>
      </w:r>
      <w:r w:rsidRPr="00E26AA4">
        <w:rPr>
          <w:rFonts w:cs="Arial"/>
          <w:szCs w:val="20"/>
        </w:rPr>
        <w:tab/>
        <w:t>__________________________________________,</w:t>
      </w:r>
    </w:p>
    <w:p w14:paraId="1817F6FE" w14:textId="77777777" w:rsidR="00880BFA" w:rsidRPr="00E26AA4" w:rsidRDefault="00880BFA" w:rsidP="00880BFA">
      <w:pPr>
        <w:ind w:left="3240" w:hanging="3240"/>
        <w:rPr>
          <w:rFonts w:cs="Arial"/>
          <w:szCs w:val="20"/>
        </w:rPr>
      </w:pPr>
    </w:p>
    <w:p w14:paraId="6A6B3514" w14:textId="1E2C156C" w:rsidR="00880BFA" w:rsidRPr="00E26AA4" w:rsidRDefault="00880BFA" w:rsidP="00880BFA">
      <w:pPr>
        <w:ind w:left="3240" w:hanging="3240"/>
        <w:rPr>
          <w:rFonts w:cs="Arial"/>
          <w:szCs w:val="20"/>
        </w:rPr>
      </w:pPr>
      <w:r w:rsidRPr="00E26AA4">
        <w:rPr>
          <w:rFonts w:cs="Arial"/>
          <w:szCs w:val="20"/>
        </w:rPr>
        <w:t xml:space="preserve">Naročnik: </w:t>
      </w:r>
      <w:r w:rsidRPr="00E26AA4">
        <w:rPr>
          <w:rFonts w:cs="Arial"/>
          <w:szCs w:val="20"/>
        </w:rPr>
        <w:tab/>
        <w:t>__________________________________________,</w:t>
      </w:r>
    </w:p>
    <w:p w14:paraId="2DE0330F" w14:textId="77777777" w:rsidR="00880BFA" w:rsidRPr="00E26AA4" w:rsidRDefault="00880BFA" w:rsidP="00880BFA">
      <w:pPr>
        <w:ind w:left="3240" w:hanging="3240"/>
        <w:rPr>
          <w:rFonts w:cs="Arial"/>
          <w:szCs w:val="20"/>
        </w:rPr>
      </w:pPr>
    </w:p>
    <w:p w14:paraId="0D13846B" w14:textId="262A24F6" w:rsidR="00880BFA" w:rsidRPr="00E26AA4" w:rsidRDefault="00880BFA" w:rsidP="00880BFA">
      <w:pPr>
        <w:ind w:left="3240" w:hanging="3240"/>
        <w:rPr>
          <w:rFonts w:cs="Arial"/>
          <w:szCs w:val="20"/>
        </w:rPr>
      </w:pPr>
      <w:r w:rsidRPr="00E26AA4">
        <w:rPr>
          <w:rFonts w:cs="Arial"/>
          <w:szCs w:val="20"/>
        </w:rPr>
        <w:t xml:space="preserve">Naročnikova štev. pogodbe: </w:t>
      </w:r>
      <w:r w:rsidRPr="00E26AA4">
        <w:rPr>
          <w:rFonts w:cs="Arial"/>
          <w:szCs w:val="20"/>
        </w:rPr>
        <w:tab/>
        <w:t>__________________________________________,</w:t>
      </w:r>
    </w:p>
    <w:p w14:paraId="40CBB8AA" w14:textId="77777777" w:rsidR="00880BFA" w:rsidRPr="00E26AA4" w:rsidRDefault="00880BFA" w:rsidP="00880BFA">
      <w:pPr>
        <w:ind w:left="3240" w:hanging="3240"/>
        <w:rPr>
          <w:rFonts w:cs="Arial"/>
          <w:szCs w:val="20"/>
        </w:rPr>
      </w:pPr>
    </w:p>
    <w:p w14:paraId="627829A6" w14:textId="4BF5CD91" w:rsidR="00880BFA" w:rsidRPr="00E26AA4" w:rsidRDefault="00880BFA" w:rsidP="00880BFA">
      <w:pPr>
        <w:ind w:left="3240" w:hanging="3240"/>
        <w:rPr>
          <w:rFonts w:cs="Arial"/>
          <w:szCs w:val="20"/>
        </w:rPr>
      </w:pPr>
      <w:r w:rsidRPr="00E26AA4">
        <w:rPr>
          <w:rFonts w:cs="Arial"/>
          <w:szCs w:val="20"/>
        </w:rPr>
        <w:t xml:space="preserve">Izvajalčeva štev. pogodbe: </w:t>
      </w:r>
      <w:r w:rsidRPr="00E26AA4">
        <w:rPr>
          <w:rFonts w:cs="Arial"/>
          <w:szCs w:val="20"/>
        </w:rPr>
        <w:tab/>
        <w:t>__________________________________________,</w:t>
      </w:r>
    </w:p>
    <w:p w14:paraId="36E2A19E" w14:textId="77777777" w:rsidR="00880BFA" w:rsidRPr="00E26AA4" w:rsidRDefault="00880BFA" w:rsidP="00880BFA">
      <w:pPr>
        <w:ind w:left="3240" w:hanging="3240"/>
        <w:rPr>
          <w:rFonts w:cs="Arial"/>
          <w:szCs w:val="20"/>
        </w:rPr>
      </w:pPr>
    </w:p>
    <w:p w14:paraId="2F5EFBD9" w14:textId="26056963" w:rsidR="00880BFA" w:rsidRPr="00E26AA4" w:rsidRDefault="00880BFA" w:rsidP="00880BFA">
      <w:pPr>
        <w:ind w:left="3240" w:hanging="3240"/>
        <w:rPr>
          <w:rFonts w:cs="Arial"/>
          <w:szCs w:val="20"/>
        </w:rPr>
      </w:pPr>
      <w:r w:rsidRPr="00E26AA4">
        <w:rPr>
          <w:rFonts w:cs="Arial"/>
          <w:szCs w:val="20"/>
        </w:rPr>
        <w:t xml:space="preserve">Datum zapisnika:       </w:t>
      </w:r>
      <w:r w:rsidRPr="00E26AA4">
        <w:rPr>
          <w:rFonts w:cs="Arial"/>
          <w:szCs w:val="20"/>
        </w:rPr>
        <w:tab/>
        <w:t>__________________________________________,</w:t>
      </w:r>
    </w:p>
    <w:p w14:paraId="69F07850" w14:textId="77777777" w:rsidR="00880BFA" w:rsidRPr="00E26AA4" w:rsidRDefault="00880BFA" w:rsidP="00880BFA">
      <w:pPr>
        <w:rPr>
          <w:rFonts w:cs="Arial"/>
          <w:szCs w:val="20"/>
        </w:rPr>
      </w:pPr>
    </w:p>
    <w:p w14:paraId="49449604" w14:textId="3F5D7B7E" w:rsidR="00880BFA" w:rsidRPr="00E26AA4" w:rsidRDefault="00880BFA" w:rsidP="00880BFA">
      <w:pPr>
        <w:ind w:left="3240" w:hanging="3240"/>
        <w:rPr>
          <w:rFonts w:cs="Arial"/>
          <w:szCs w:val="20"/>
        </w:rPr>
      </w:pPr>
      <w:r w:rsidRPr="00E26AA4">
        <w:rPr>
          <w:rFonts w:cs="Arial"/>
          <w:szCs w:val="20"/>
        </w:rPr>
        <w:t>Prisotni:</w:t>
      </w:r>
      <w:r w:rsidRPr="00E26AA4">
        <w:rPr>
          <w:rFonts w:cs="Arial"/>
          <w:szCs w:val="20"/>
        </w:rPr>
        <w:tab/>
        <w:t>__________________________________________</w:t>
      </w:r>
    </w:p>
    <w:p w14:paraId="673BE214" w14:textId="77777777" w:rsidR="00880BFA" w:rsidRPr="00E26AA4" w:rsidRDefault="00880BFA" w:rsidP="00880BFA">
      <w:pPr>
        <w:tabs>
          <w:tab w:val="left" w:pos="3240"/>
        </w:tabs>
        <w:ind w:left="3240" w:hanging="3240"/>
        <w:rPr>
          <w:rFonts w:cs="Arial"/>
          <w:szCs w:val="20"/>
        </w:rPr>
      </w:pPr>
    </w:p>
    <w:p w14:paraId="7F5D162B" w14:textId="336B68AD" w:rsidR="00880BFA" w:rsidRPr="00E26AA4" w:rsidRDefault="00880BFA" w:rsidP="00880BFA">
      <w:pPr>
        <w:tabs>
          <w:tab w:val="left" w:pos="3240"/>
        </w:tabs>
        <w:ind w:left="3240" w:hanging="3240"/>
        <w:rPr>
          <w:rFonts w:cs="Arial"/>
          <w:szCs w:val="20"/>
        </w:rPr>
      </w:pPr>
      <w:r w:rsidRPr="00E26AA4">
        <w:rPr>
          <w:rFonts w:cs="Arial"/>
          <w:szCs w:val="20"/>
        </w:rPr>
        <w:t>Predstavnik naročnika:</w:t>
      </w:r>
      <w:r w:rsidRPr="00E26AA4">
        <w:rPr>
          <w:rFonts w:cs="Arial"/>
          <w:szCs w:val="20"/>
        </w:rPr>
        <w:tab/>
        <w:t>__________________________________________,</w:t>
      </w:r>
      <w:r w:rsidRPr="00E26AA4">
        <w:rPr>
          <w:rFonts w:cs="Arial"/>
          <w:szCs w:val="20"/>
        </w:rPr>
        <w:tab/>
      </w:r>
    </w:p>
    <w:p w14:paraId="7628F10D" w14:textId="5DF6258A" w:rsidR="00880BFA" w:rsidRPr="00E26AA4" w:rsidRDefault="00880BFA" w:rsidP="00880BFA">
      <w:pPr>
        <w:tabs>
          <w:tab w:val="left" w:pos="3240"/>
        </w:tabs>
        <w:ind w:left="3240" w:hanging="3240"/>
        <w:rPr>
          <w:rFonts w:cs="Arial"/>
          <w:szCs w:val="20"/>
        </w:rPr>
      </w:pPr>
      <w:r w:rsidRPr="00E26AA4">
        <w:rPr>
          <w:rFonts w:cs="Arial"/>
          <w:szCs w:val="20"/>
        </w:rPr>
        <w:t xml:space="preserve">Predstavnik izvajalca: </w:t>
      </w:r>
      <w:r w:rsidRPr="00E26AA4">
        <w:rPr>
          <w:rFonts w:cs="Arial"/>
          <w:szCs w:val="20"/>
        </w:rPr>
        <w:tab/>
        <w:t>__________________________________________.</w:t>
      </w:r>
    </w:p>
    <w:p w14:paraId="1BB471C4" w14:textId="77777777" w:rsidR="00880BFA" w:rsidRPr="00E26AA4" w:rsidRDefault="00880BFA" w:rsidP="00880BFA">
      <w:pPr>
        <w:ind w:firstLine="708"/>
        <w:rPr>
          <w:rFonts w:cs="Arial"/>
          <w:szCs w:val="20"/>
        </w:rPr>
      </w:pPr>
    </w:p>
    <w:p w14:paraId="747D315C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01DB895E" w14:textId="77777777" w:rsidR="00880BFA" w:rsidRPr="00E26AA4" w:rsidRDefault="00880BFA" w:rsidP="00880BFA">
      <w:pPr>
        <w:pStyle w:val="Basic"/>
        <w:pBdr>
          <w:bottom w:val="single" w:sz="4" w:space="1" w:color="auto"/>
        </w:pBdr>
        <w:spacing w:before="0" w:after="0"/>
        <w:rPr>
          <w:rFonts w:ascii="Arial" w:hAnsi="Arial" w:cs="Arial"/>
          <w:b/>
          <w:color w:val="000000"/>
          <w:lang w:val="sl-SI"/>
        </w:rPr>
      </w:pPr>
      <w:bookmarkStart w:id="1" w:name="Test1"/>
      <w:r w:rsidRPr="00E26AA4">
        <w:rPr>
          <w:rFonts w:ascii="Arial" w:hAnsi="Arial" w:cs="Arial"/>
          <w:b/>
          <w:color w:val="000000"/>
          <w:lang w:val="sl-SI"/>
        </w:rPr>
        <w:t xml:space="preserve">NAMEN </w:t>
      </w:r>
    </w:p>
    <w:p w14:paraId="5E3180D6" w14:textId="0AD06A36" w:rsidR="00880BFA" w:rsidRPr="00E26AA4" w:rsidRDefault="00880BFA" w:rsidP="00880BFA">
      <w:pPr>
        <w:pStyle w:val="Besedilo"/>
        <w:rPr>
          <w:rFonts w:ascii="Arial" w:hAnsi="Arial" w:cs="Arial"/>
        </w:rPr>
      </w:pPr>
      <w:r w:rsidRPr="00E26AA4">
        <w:rPr>
          <w:rFonts w:ascii="Arial" w:hAnsi="Arial" w:cs="Arial"/>
        </w:rPr>
        <w:t>Namen predajnega zapisnika je preveriti in potrditi skladnost med predanimi različicami programske opreme v TEST, UAT ali PROD okolje ministrstva. Zapisnik se nanaša na programsko opremo po zgoraj navedeni Pogodbi, ki vključuje naslednje sklope programske opreme:</w:t>
      </w:r>
    </w:p>
    <w:p w14:paraId="74DAD1DC" w14:textId="41D2BD07" w:rsidR="00880BFA" w:rsidRPr="00E26AA4" w:rsidRDefault="00880BFA" w:rsidP="00880BFA">
      <w:pPr>
        <w:pStyle w:val="Besedilo"/>
        <w:rPr>
          <w:rFonts w:ascii="Arial" w:hAnsi="Arial" w:cs="Arial"/>
          <w:i/>
          <w:iCs/>
        </w:rPr>
      </w:pPr>
      <w:r w:rsidRPr="00E26AA4">
        <w:rPr>
          <w:rFonts w:ascii="Arial" w:hAnsi="Arial" w:cs="Arial"/>
          <w:i/>
          <w:iCs/>
          <w:highlight w:val="lightGray"/>
        </w:rPr>
        <w:t>(dopolni ali dodaj posamezne vrstice po potrebi, če je sklopov več)</w:t>
      </w:r>
    </w:p>
    <w:p w14:paraId="154219B4" w14:textId="77777777" w:rsidR="00880BFA" w:rsidRPr="00E26AA4" w:rsidRDefault="00880BFA" w:rsidP="00880BFA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__________________________________________,</w:t>
      </w:r>
    </w:p>
    <w:p w14:paraId="27CDA39F" w14:textId="2AB0C44A" w:rsidR="00880BFA" w:rsidRPr="00E26AA4" w:rsidRDefault="00880BFA" w:rsidP="00880BFA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__________________________________________,</w:t>
      </w:r>
    </w:p>
    <w:p w14:paraId="170AD7B7" w14:textId="28DEE0AC" w:rsidR="00880BFA" w:rsidRPr="00E26AA4" w:rsidRDefault="00880BFA" w:rsidP="00880BFA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 xml:space="preserve">__________________________________________, </w:t>
      </w:r>
    </w:p>
    <w:p w14:paraId="79AE0300" w14:textId="4FE7CCBD" w:rsidR="00880BFA" w:rsidRPr="00E26AA4" w:rsidRDefault="00880BFA" w:rsidP="00880BFA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__________________________________________.</w:t>
      </w:r>
    </w:p>
    <w:p w14:paraId="16024FDD" w14:textId="77777777" w:rsidR="00880BFA" w:rsidRPr="00E26AA4" w:rsidRDefault="00880BFA" w:rsidP="00880BFA">
      <w:pPr>
        <w:pStyle w:val="Basic"/>
        <w:spacing w:before="0" w:after="0"/>
        <w:rPr>
          <w:rFonts w:ascii="Arial" w:hAnsi="Arial" w:cs="Arial"/>
          <w:color w:val="FF6600"/>
          <w:lang w:val="sl-SI"/>
        </w:rPr>
      </w:pPr>
    </w:p>
    <w:p w14:paraId="71BE9697" w14:textId="77777777" w:rsidR="00880BFA" w:rsidRPr="00E26AA4" w:rsidRDefault="00880BFA" w:rsidP="00880BFA">
      <w:pPr>
        <w:pStyle w:val="Basic"/>
        <w:pBdr>
          <w:bottom w:val="single" w:sz="4" w:space="1" w:color="auto"/>
        </w:pBdr>
        <w:spacing w:before="0" w:after="0"/>
        <w:rPr>
          <w:rFonts w:ascii="Arial" w:hAnsi="Arial" w:cs="Arial"/>
          <w:b/>
          <w:color w:val="000000"/>
          <w:lang w:val="sl-SI"/>
        </w:rPr>
      </w:pPr>
      <w:r w:rsidRPr="00E26AA4">
        <w:rPr>
          <w:rFonts w:ascii="Arial" w:hAnsi="Arial" w:cs="Arial"/>
          <w:b/>
          <w:color w:val="000000"/>
          <w:lang w:val="sl-SI"/>
        </w:rPr>
        <w:t>SEZNAM FUNKCIONALNOSTI</w:t>
      </w:r>
      <w:r w:rsidRPr="00E26AA4">
        <w:rPr>
          <w:rFonts w:ascii="Arial" w:hAnsi="Arial" w:cs="Arial"/>
          <w:lang w:val="sl-SI"/>
        </w:rPr>
        <w:t xml:space="preserve">  </w:t>
      </w:r>
    </w:p>
    <w:bookmarkEnd w:id="1"/>
    <w:p w14:paraId="37A41FBC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2E6232F5" w14:textId="704F63AA" w:rsidR="00880BFA" w:rsidRPr="00E26AA4" w:rsidRDefault="00880BFA" w:rsidP="00880BFA">
      <w:pPr>
        <w:pStyle w:val="Besedilo"/>
        <w:rPr>
          <w:rFonts w:ascii="Arial" w:hAnsi="Arial" w:cs="Arial"/>
        </w:rPr>
      </w:pPr>
      <w:r w:rsidRPr="00E26AA4">
        <w:rPr>
          <w:rFonts w:ascii="Arial" w:hAnsi="Arial" w:cs="Arial"/>
        </w:rPr>
        <w:t xml:space="preserve">Podroben seznam funkcionalnosti, ki je bil vključen v sklopu različice </w:t>
      </w:r>
      <w:r w:rsidR="00E83AF1" w:rsidRPr="00E26AA4">
        <w:rPr>
          <w:rFonts w:ascii="Arial" w:hAnsi="Arial" w:cs="Arial"/>
        </w:rPr>
        <w:t>________</w:t>
      </w:r>
      <w:r w:rsidRPr="00E26AA4">
        <w:rPr>
          <w:rFonts w:ascii="Arial" w:hAnsi="Arial" w:cs="Arial"/>
        </w:rPr>
        <w:t xml:space="preserve"> je  narejen na osnovi pogodbe in pripadajočih prilog:</w:t>
      </w:r>
    </w:p>
    <w:p w14:paraId="0849BBAC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tbl>
      <w:tblPr>
        <w:tblW w:w="9180" w:type="dxa"/>
        <w:tblBorders>
          <w:top w:val="single" w:sz="12" w:space="0" w:color="000000"/>
          <w:bottom w:val="single" w:sz="12" w:space="0" w:color="000000"/>
          <w:insideH w:val="single" w:sz="6" w:space="0" w:color="000000"/>
        </w:tblBorders>
        <w:tblLook w:val="00A0" w:firstRow="1" w:lastRow="0" w:firstColumn="1" w:lastColumn="0" w:noHBand="0" w:noVBand="0"/>
      </w:tblPr>
      <w:tblGrid>
        <w:gridCol w:w="6062"/>
        <w:gridCol w:w="1559"/>
        <w:gridCol w:w="1559"/>
      </w:tblGrid>
      <w:tr w:rsidR="00880BFA" w:rsidRPr="00E26AA4" w14:paraId="5E9C0219" w14:textId="77777777" w:rsidTr="00C82156">
        <w:trPr>
          <w:trHeight w:val="255"/>
          <w:tblHeader/>
        </w:trPr>
        <w:tc>
          <w:tcPr>
            <w:tcW w:w="6062" w:type="dxa"/>
            <w:tcBorders>
              <w:bottom w:val="single" w:sz="12" w:space="0" w:color="000000"/>
            </w:tcBorders>
            <w:shd w:val="clear" w:color="auto" w:fill="auto"/>
            <w:noWrap/>
            <w:vAlign w:val="center"/>
          </w:tcPr>
          <w:p w14:paraId="0FB160B9" w14:textId="77777777" w:rsidR="00880BFA" w:rsidRPr="00E26AA4" w:rsidRDefault="00880BFA" w:rsidP="00C82156">
            <w:pPr>
              <w:pStyle w:val="Tabela-Naslov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E26AA4">
              <w:rPr>
                <w:rFonts w:ascii="Arial" w:hAnsi="Arial" w:cs="Arial"/>
                <w:b w:val="0"/>
                <w:bCs/>
                <w:sz w:val="20"/>
                <w:szCs w:val="20"/>
              </w:rPr>
              <w:t>Sklop informacijskega sistema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22D84544" w14:textId="77777777" w:rsidR="00880BFA" w:rsidRPr="00E26AA4" w:rsidRDefault="00880BFA" w:rsidP="00C82156">
            <w:pPr>
              <w:pStyle w:val="Tabela-Naslov"/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E26AA4">
              <w:rPr>
                <w:rFonts w:ascii="Arial" w:hAnsi="Arial" w:cs="Arial"/>
                <w:b w:val="0"/>
                <w:bCs/>
                <w:sz w:val="20"/>
                <w:szCs w:val="20"/>
              </w:rPr>
              <w:t>Različica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5DE6140C" w14:textId="77777777" w:rsidR="00880BFA" w:rsidRPr="00E26AA4" w:rsidRDefault="00880BFA" w:rsidP="00C82156">
            <w:pPr>
              <w:pStyle w:val="Tabela-Naslov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E26AA4">
              <w:rPr>
                <w:rFonts w:ascii="Arial" w:hAnsi="Arial" w:cs="Arial"/>
                <w:b w:val="0"/>
                <w:bCs/>
                <w:sz w:val="20"/>
                <w:szCs w:val="20"/>
              </w:rPr>
              <w:t>Datum namestitve</w:t>
            </w:r>
          </w:p>
        </w:tc>
      </w:tr>
      <w:tr w:rsidR="00880BFA" w:rsidRPr="00E26AA4" w14:paraId="0325660C" w14:textId="77777777" w:rsidTr="00C82156">
        <w:trPr>
          <w:trHeight w:val="255"/>
        </w:trPr>
        <w:tc>
          <w:tcPr>
            <w:tcW w:w="6062" w:type="dxa"/>
            <w:shd w:val="clear" w:color="auto" w:fill="auto"/>
            <w:noWrap/>
            <w:vAlign w:val="center"/>
          </w:tcPr>
          <w:p w14:paraId="22096EF2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F20909" w14:textId="77777777" w:rsidR="00880BFA" w:rsidRPr="00E26AA4" w:rsidRDefault="00880BFA" w:rsidP="00C82156">
            <w:pPr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519748" w14:textId="77777777" w:rsidR="00880BFA" w:rsidRPr="00E26AA4" w:rsidRDefault="00880BFA" w:rsidP="00C82156">
            <w:pPr>
              <w:rPr>
                <w:rFonts w:eastAsia="MS Mincho" w:cs="Arial"/>
                <w:szCs w:val="20"/>
                <w:lang w:eastAsia="ja-JP"/>
              </w:rPr>
            </w:pPr>
          </w:p>
        </w:tc>
      </w:tr>
      <w:tr w:rsidR="00880BFA" w:rsidRPr="00E26AA4" w14:paraId="73A3E84D" w14:textId="77777777" w:rsidTr="00C82156">
        <w:trPr>
          <w:trHeight w:val="255"/>
        </w:trPr>
        <w:tc>
          <w:tcPr>
            <w:tcW w:w="6062" w:type="dxa"/>
            <w:shd w:val="clear" w:color="auto" w:fill="auto"/>
            <w:noWrap/>
            <w:vAlign w:val="center"/>
          </w:tcPr>
          <w:p w14:paraId="4CC89960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B0C880" w14:textId="77777777" w:rsidR="00880BFA" w:rsidRPr="00E26AA4" w:rsidRDefault="00880BFA" w:rsidP="00C82156">
            <w:pPr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08B211" w14:textId="77777777" w:rsidR="00880BFA" w:rsidRPr="00E26AA4" w:rsidRDefault="00880BFA" w:rsidP="00C82156">
            <w:pPr>
              <w:rPr>
                <w:rFonts w:eastAsia="MS Mincho" w:cs="Arial"/>
                <w:szCs w:val="20"/>
                <w:lang w:eastAsia="ja-JP"/>
              </w:rPr>
            </w:pPr>
          </w:p>
        </w:tc>
      </w:tr>
      <w:tr w:rsidR="00880BFA" w:rsidRPr="00E26AA4" w14:paraId="353BFC58" w14:textId="77777777" w:rsidTr="00C82156">
        <w:trPr>
          <w:trHeight w:val="255"/>
        </w:trPr>
        <w:tc>
          <w:tcPr>
            <w:tcW w:w="6062" w:type="dxa"/>
            <w:shd w:val="clear" w:color="auto" w:fill="auto"/>
            <w:noWrap/>
            <w:vAlign w:val="center"/>
          </w:tcPr>
          <w:p w14:paraId="7213BFAA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ACD9F6" w14:textId="77777777" w:rsidR="00880BFA" w:rsidRPr="00E26AA4" w:rsidRDefault="00880BFA" w:rsidP="00C82156">
            <w:pPr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32A049" w14:textId="77777777" w:rsidR="00880BFA" w:rsidRPr="00E26AA4" w:rsidRDefault="00880BFA" w:rsidP="00C82156">
            <w:pPr>
              <w:rPr>
                <w:rFonts w:eastAsia="MS Mincho" w:cs="Arial"/>
                <w:szCs w:val="20"/>
                <w:lang w:eastAsia="ja-JP"/>
              </w:rPr>
            </w:pPr>
          </w:p>
        </w:tc>
      </w:tr>
      <w:tr w:rsidR="00880BFA" w:rsidRPr="00E26AA4" w14:paraId="01D3905F" w14:textId="77777777" w:rsidTr="00C82156">
        <w:trPr>
          <w:trHeight w:val="255"/>
        </w:trPr>
        <w:tc>
          <w:tcPr>
            <w:tcW w:w="6062" w:type="dxa"/>
            <w:shd w:val="clear" w:color="auto" w:fill="auto"/>
            <w:noWrap/>
            <w:vAlign w:val="center"/>
          </w:tcPr>
          <w:p w14:paraId="594C7E0E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8CC0DE" w14:textId="77777777" w:rsidR="00880BFA" w:rsidRPr="00E26AA4" w:rsidRDefault="00880BFA" w:rsidP="00C82156">
            <w:pPr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CFE010" w14:textId="77777777" w:rsidR="00880BFA" w:rsidRPr="00E26AA4" w:rsidRDefault="00880BFA" w:rsidP="00C82156">
            <w:pPr>
              <w:rPr>
                <w:rFonts w:eastAsia="MS Mincho" w:cs="Arial"/>
                <w:szCs w:val="20"/>
                <w:lang w:eastAsia="ja-JP"/>
              </w:rPr>
            </w:pPr>
          </w:p>
        </w:tc>
      </w:tr>
      <w:tr w:rsidR="00880BFA" w:rsidRPr="00E26AA4" w14:paraId="6EFCB00F" w14:textId="77777777" w:rsidTr="00C82156">
        <w:trPr>
          <w:trHeight w:val="255"/>
        </w:trPr>
        <w:tc>
          <w:tcPr>
            <w:tcW w:w="6062" w:type="dxa"/>
            <w:shd w:val="clear" w:color="auto" w:fill="auto"/>
            <w:noWrap/>
            <w:vAlign w:val="center"/>
          </w:tcPr>
          <w:p w14:paraId="2C5635B9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57D04E" w14:textId="77777777" w:rsidR="00880BFA" w:rsidRPr="00E26AA4" w:rsidRDefault="00880BFA" w:rsidP="00C82156">
            <w:pPr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DEFF7F" w14:textId="77777777" w:rsidR="00880BFA" w:rsidRPr="00E26AA4" w:rsidRDefault="00880BFA" w:rsidP="00C82156">
            <w:pPr>
              <w:rPr>
                <w:rFonts w:eastAsia="MS Mincho" w:cs="Arial"/>
                <w:szCs w:val="20"/>
                <w:lang w:eastAsia="ja-JP"/>
              </w:rPr>
            </w:pPr>
          </w:p>
        </w:tc>
      </w:tr>
      <w:tr w:rsidR="00880BFA" w:rsidRPr="00E26AA4" w14:paraId="2B9AFA30" w14:textId="77777777" w:rsidTr="00C82156">
        <w:trPr>
          <w:trHeight w:val="255"/>
        </w:trPr>
        <w:tc>
          <w:tcPr>
            <w:tcW w:w="6062" w:type="dxa"/>
            <w:shd w:val="clear" w:color="auto" w:fill="auto"/>
            <w:noWrap/>
            <w:vAlign w:val="center"/>
          </w:tcPr>
          <w:p w14:paraId="6EFB2935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68B68A" w14:textId="77777777" w:rsidR="00880BFA" w:rsidRPr="00E26AA4" w:rsidRDefault="00880BFA" w:rsidP="00C82156">
            <w:pPr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2F8F58" w14:textId="77777777" w:rsidR="00880BFA" w:rsidRPr="00E26AA4" w:rsidRDefault="00880BFA" w:rsidP="00C82156">
            <w:pPr>
              <w:rPr>
                <w:rFonts w:eastAsia="MS Mincho" w:cs="Arial"/>
                <w:szCs w:val="20"/>
                <w:lang w:eastAsia="ja-JP"/>
              </w:rPr>
            </w:pPr>
          </w:p>
        </w:tc>
      </w:tr>
      <w:tr w:rsidR="00880BFA" w:rsidRPr="00E26AA4" w14:paraId="16FC4A86" w14:textId="77777777" w:rsidTr="00C82156">
        <w:trPr>
          <w:trHeight w:val="255"/>
        </w:trPr>
        <w:tc>
          <w:tcPr>
            <w:tcW w:w="6062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noWrap/>
            <w:vAlign w:val="center"/>
          </w:tcPr>
          <w:p w14:paraId="737CC765" w14:textId="77777777" w:rsidR="00880BFA" w:rsidRPr="00E26AA4" w:rsidRDefault="00880BFA" w:rsidP="00C82156">
            <w:pPr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1559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14FA643B" w14:textId="77777777" w:rsidR="00880BFA" w:rsidRPr="00E26AA4" w:rsidRDefault="00880BFA" w:rsidP="00C82156">
            <w:pPr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1559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4E3ECB2" w14:textId="77777777" w:rsidR="00880BFA" w:rsidRPr="00E26AA4" w:rsidRDefault="00880BFA" w:rsidP="00C82156">
            <w:pPr>
              <w:rPr>
                <w:rFonts w:eastAsia="MS Mincho" w:cs="Arial"/>
                <w:szCs w:val="20"/>
                <w:lang w:eastAsia="ja-JP"/>
              </w:rPr>
            </w:pPr>
          </w:p>
        </w:tc>
      </w:tr>
    </w:tbl>
    <w:p w14:paraId="67C3B2B2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59AB4375" w14:textId="3D43FB93" w:rsidR="00880BFA" w:rsidRPr="00E26AA4" w:rsidRDefault="00880BFA" w:rsidP="00880BFA">
      <w:pPr>
        <w:pStyle w:val="Besedilo"/>
        <w:rPr>
          <w:rFonts w:ascii="Arial" w:hAnsi="Arial" w:cs="Arial"/>
        </w:rPr>
      </w:pPr>
      <w:r w:rsidRPr="00E26AA4">
        <w:rPr>
          <w:rFonts w:ascii="Arial" w:hAnsi="Arial" w:cs="Arial"/>
        </w:rPr>
        <w:t>Poleg naštete funkcionalnosti zgoraj so bile v zadnji različici oziroma v servisnem času med predhodno in zadnjo odpravljene tudi sledeče naloge, opažene v predhodnih namestitvah:</w:t>
      </w:r>
    </w:p>
    <w:p w14:paraId="6E0CBB66" w14:textId="745A268C" w:rsidR="00880BFA" w:rsidRPr="00E26AA4" w:rsidRDefault="00880BFA" w:rsidP="00880BFA">
      <w:pPr>
        <w:pStyle w:val="Besedilo"/>
        <w:rPr>
          <w:rFonts w:ascii="Arial" w:hAnsi="Arial" w:cs="Arial"/>
          <w:i/>
          <w:iCs/>
        </w:rPr>
      </w:pPr>
      <w:r w:rsidRPr="00E26AA4">
        <w:rPr>
          <w:rFonts w:ascii="Arial" w:hAnsi="Arial" w:cs="Arial"/>
          <w:i/>
          <w:iCs/>
          <w:highlight w:val="lightGray"/>
        </w:rPr>
        <w:t>(dopolni ali dodaj posamezne vrstice po potrebi, če je dopolnil ali napak več)</w:t>
      </w:r>
    </w:p>
    <w:p w14:paraId="1A47D5D1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50E2857F" w14:textId="03655B57" w:rsidR="00880BFA" w:rsidRPr="00E26AA4" w:rsidRDefault="00880BFA" w:rsidP="00EE5138">
      <w:pPr>
        <w:pStyle w:val="Besedilo-NastejVrstice0"/>
        <w:numPr>
          <w:ilvl w:val="0"/>
          <w:numId w:val="9"/>
        </w:numPr>
        <w:rPr>
          <w:rFonts w:ascii="Arial" w:hAnsi="Arial" w:cs="Arial"/>
        </w:rPr>
      </w:pPr>
      <w:r w:rsidRPr="00E26AA4">
        <w:rPr>
          <w:rFonts w:ascii="Arial" w:hAnsi="Arial" w:cs="Arial"/>
        </w:rPr>
        <w:t>Seznam dopolnil/napak, ki so vključene v morebitno namestitev</w:t>
      </w:r>
    </w:p>
    <w:p w14:paraId="1D28396C" w14:textId="0B5D694D" w:rsidR="00880BFA" w:rsidRPr="00E26AA4" w:rsidRDefault="00880BFA" w:rsidP="00EE5138">
      <w:pPr>
        <w:pStyle w:val="Besedilo-NastejVrstice0"/>
        <w:numPr>
          <w:ilvl w:val="0"/>
          <w:numId w:val="9"/>
        </w:numPr>
        <w:rPr>
          <w:rFonts w:ascii="Arial" w:hAnsi="Arial" w:cs="Arial"/>
        </w:rPr>
      </w:pPr>
      <w:r w:rsidRPr="00E26AA4">
        <w:rPr>
          <w:rFonts w:ascii="Arial" w:hAnsi="Arial" w:cs="Arial"/>
        </w:rPr>
        <w:t>Seznam dopolnil/napak, ki so vključene v morebitno namestitev</w:t>
      </w:r>
    </w:p>
    <w:p w14:paraId="2B2FA75F" w14:textId="45674E21" w:rsidR="00880BFA" w:rsidRPr="00E26AA4" w:rsidRDefault="00880BFA" w:rsidP="00EE5138">
      <w:pPr>
        <w:pStyle w:val="Besedilo-NastejVrstice0"/>
        <w:numPr>
          <w:ilvl w:val="0"/>
          <w:numId w:val="9"/>
        </w:numPr>
        <w:rPr>
          <w:rFonts w:ascii="Arial" w:hAnsi="Arial" w:cs="Arial"/>
        </w:rPr>
      </w:pPr>
      <w:r w:rsidRPr="00E26AA4">
        <w:rPr>
          <w:rFonts w:ascii="Arial" w:hAnsi="Arial" w:cs="Arial"/>
        </w:rPr>
        <w:t>Seznam dopolnil/napak, ki so vključene v morebitno namestitev</w:t>
      </w:r>
    </w:p>
    <w:p w14:paraId="5E34B7C2" w14:textId="0C1E4D5E" w:rsidR="00880BFA" w:rsidRPr="00E26AA4" w:rsidRDefault="00880BFA" w:rsidP="00EE5138">
      <w:pPr>
        <w:pStyle w:val="Besedilo-NastejVrstice0"/>
        <w:numPr>
          <w:ilvl w:val="0"/>
          <w:numId w:val="9"/>
        </w:numPr>
        <w:rPr>
          <w:rFonts w:ascii="Arial" w:hAnsi="Arial" w:cs="Arial"/>
        </w:rPr>
      </w:pPr>
      <w:r w:rsidRPr="00E26AA4">
        <w:rPr>
          <w:rFonts w:ascii="Arial" w:hAnsi="Arial" w:cs="Arial"/>
        </w:rPr>
        <w:t>Seznam dopolnil/napak, ki so vključene v morebitno namestitev</w:t>
      </w:r>
    </w:p>
    <w:p w14:paraId="277A7BEC" w14:textId="1171FD31" w:rsidR="00880BFA" w:rsidRPr="00E26AA4" w:rsidRDefault="00880BFA" w:rsidP="00EE5138">
      <w:pPr>
        <w:pStyle w:val="Besedilo-NastejVrstice0"/>
        <w:numPr>
          <w:ilvl w:val="0"/>
          <w:numId w:val="9"/>
        </w:numPr>
        <w:rPr>
          <w:rFonts w:ascii="Arial" w:hAnsi="Arial" w:cs="Arial"/>
        </w:rPr>
      </w:pPr>
      <w:r w:rsidRPr="00E26AA4">
        <w:rPr>
          <w:rFonts w:ascii="Arial" w:hAnsi="Arial" w:cs="Arial"/>
        </w:rPr>
        <w:t>Seznam dopolnil/napak, ki so vključene v morebitno namestitev</w:t>
      </w:r>
    </w:p>
    <w:p w14:paraId="20F0DC89" w14:textId="22135529" w:rsidR="00880BFA" w:rsidRPr="00E26AA4" w:rsidRDefault="00880BFA" w:rsidP="00EE5138">
      <w:pPr>
        <w:pStyle w:val="Besedilo-NastejVrstice0"/>
        <w:numPr>
          <w:ilvl w:val="0"/>
          <w:numId w:val="9"/>
        </w:numPr>
        <w:rPr>
          <w:rFonts w:ascii="Arial" w:hAnsi="Arial" w:cs="Arial"/>
        </w:rPr>
      </w:pPr>
      <w:r w:rsidRPr="00E26AA4">
        <w:rPr>
          <w:rFonts w:ascii="Arial" w:hAnsi="Arial" w:cs="Arial"/>
        </w:rPr>
        <w:lastRenderedPageBreak/>
        <w:t>Seznam dopolnil/napak, ki so vključene v morebitno namestitev</w:t>
      </w:r>
    </w:p>
    <w:p w14:paraId="53493867" w14:textId="77777777" w:rsidR="00880BFA" w:rsidRPr="00E26AA4" w:rsidRDefault="00880BFA" w:rsidP="00880BFA">
      <w:pPr>
        <w:pStyle w:val="Basic"/>
        <w:pBdr>
          <w:bottom w:val="single" w:sz="4" w:space="1" w:color="auto"/>
        </w:pBdr>
        <w:spacing w:before="0" w:after="0"/>
        <w:rPr>
          <w:rFonts w:ascii="Arial" w:hAnsi="Arial" w:cs="Arial"/>
          <w:b/>
          <w:color w:val="000000"/>
          <w:lang w:val="sl-SI"/>
        </w:rPr>
      </w:pPr>
    </w:p>
    <w:p w14:paraId="3B05AFF2" w14:textId="77777777" w:rsidR="00880BFA" w:rsidRPr="00E26AA4" w:rsidRDefault="00880BFA" w:rsidP="00880BFA">
      <w:pPr>
        <w:pStyle w:val="Basic"/>
        <w:pBdr>
          <w:bottom w:val="single" w:sz="4" w:space="1" w:color="auto"/>
        </w:pBdr>
        <w:spacing w:before="0" w:after="0"/>
        <w:rPr>
          <w:rFonts w:ascii="Arial" w:hAnsi="Arial" w:cs="Arial"/>
          <w:b/>
          <w:color w:val="000000"/>
          <w:lang w:val="sl-SI"/>
        </w:rPr>
      </w:pPr>
    </w:p>
    <w:p w14:paraId="643B994C" w14:textId="1C428FD8" w:rsidR="00880BFA" w:rsidRPr="00E26AA4" w:rsidRDefault="00880BFA" w:rsidP="00880BFA">
      <w:pPr>
        <w:pStyle w:val="Basic"/>
        <w:pBdr>
          <w:bottom w:val="single" w:sz="4" w:space="1" w:color="auto"/>
        </w:pBdr>
        <w:spacing w:before="0" w:after="0"/>
        <w:rPr>
          <w:rFonts w:ascii="Arial" w:hAnsi="Arial" w:cs="Arial"/>
          <w:b/>
          <w:color w:val="000000"/>
          <w:lang w:val="sl-SI"/>
        </w:rPr>
      </w:pPr>
      <w:r w:rsidRPr="00E26AA4">
        <w:rPr>
          <w:rFonts w:ascii="Arial" w:hAnsi="Arial" w:cs="Arial"/>
          <w:b/>
          <w:color w:val="000000"/>
          <w:lang w:val="sl-SI"/>
        </w:rPr>
        <w:t xml:space="preserve">SEZNAM PREDANIH RAZLIČIC V TESTNO PRODUKCIJSKO OKOLJE </w:t>
      </w:r>
    </w:p>
    <w:p w14:paraId="5D74F643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6B1859A1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  <w:r w:rsidRPr="00E26AA4">
        <w:rPr>
          <w:rFonts w:ascii="Arial" w:hAnsi="Arial" w:cs="Arial"/>
        </w:rPr>
        <w:t>Podrobni opisi funkcionalnosti, odpravljenih napak in postopkov pri namestitvi so bili objavljeni v dokumentih o Izidu nove različice in sicer:</w:t>
      </w:r>
    </w:p>
    <w:p w14:paraId="33FC1AC5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094075D7" w14:textId="77777777" w:rsidR="007F2462" w:rsidRPr="00E26AA4" w:rsidRDefault="007F2462" w:rsidP="007F2462">
      <w:pPr>
        <w:pStyle w:val="Besedilo"/>
        <w:rPr>
          <w:rFonts w:ascii="Arial" w:hAnsi="Arial" w:cs="Arial"/>
          <w:i/>
          <w:iCs/>
        </w:rPr>
      </w:pPr>
      <w:r w:rsidRPr="00E26AA4">
        <w:rPr>
          <w:rFonts w:ascii="Arial" w:hAnsi="Arial" w:cs="Arial"/>
          <w:i/>
          <w:iCs/>
          <w:highlight w:val="lightGray"/>
        </w:rPr>
        <w:t>dopolni ali dodaj posamezne vrstice po potrebi, če je dokumentacije več)</w:t>
      </w:r>
    </w:p>
    <w:p w14:paraId="08F57859" w14:textId="77777777" w:rsidR="007F2462" w:rsidRPr="00E26AA4" w:rsidRDefault="007F2462" w:rsidP="007F2462">
      <w:pPr>
        <w:pStyle w:val="Besedilo"/>
        <w:rPr>
          <w:rFonts w:ascii="Arial" w:hAnsi="Arial" w:cs="Arial"/>
          <w:i/>
          <w:iCs/>
        </w:rPr>
      </w:pPr>
      <w:r w:rsidRPr="00E26AA4">
        <w:rPr>
          <w:rFonts w:ascii="Arial" w:hAnsi="Arial" w:cs="Arial"/>
          <w:i/>
          <w:iCs/>
          <w:highlight w:val="lightGray"/>
        </w:rPr>
        <w:t>(preveri v prilogi zapisnika, kaj so obvezni sklopi dokumentacije ob namestitvah v posamezno okolje)</w:t>
      </w:r>
    </w:p>
    <w:p w14:paraId="4C16AD7F" w14:textId="77777777" w:rsidR="007F2462" w:rsidRPr="00E26AA4" w:rsidRDefault="007F2462" w:rsidP="007F2462">
      <w:pPr>
        <w:pStyle w:val="Besedilo"/>
        <w:rPr>
          <w:rFonts w:ascii="Arial" w:hAnsi="Arial" w:cs="Arial"/>
          <w:i/>
          <w:iCs/>
        </w:rPr>
      </w:pPr>
    </w:p>
    <w:p w14:paraId="1D0ABFB3" w14:textId="77777777" w:rsidR="007F2462" w:rsidRPr="00E26AA4" w:rsidRDefault="007F2462" w:rsidP="00EE5138">
      <w:pPr>
        <w:pStyle w:val="Besedilo-NastejVrstice0"/>
        <w:numPr>
          <w:ilvl w:val="0"/>
          <w:numId w:val="11"/>
        </w:numPr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__________________________________________,</w:t>
      </w:r>
    </w:p>
    <w:p w14:paraId="4068F258" w14:textId="77777777" w:rsidR="007F2462" w:rsidRPr="00E26AA4" w:rsidRDefault="007F2462" w:rsidP="007F2462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__________________________________________,</w:t>
      </w:r>
    </w:p>
    <w:p w14:paraId="1525FC47" w14:textId="77777777" w:rsidR="007F2462" w:rsidRPr="00E26AA4" w:rsidRDefault="007F2462" w:rsidP="007F2462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 xml:space="preserve">__________________________________________, </w:t>
      </w:r>
    </w:p>
    <w:p w14:paraId="6D4BEF41" w14:textId="77777777" w:rsidR="007F2462" w:rsidRPr="00E26AA4" w:rsidRDefault="007F2462" w:rsidP="007F2462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__________________________________________.</w:t>
      </w:r>
    </w:p>
    <w:p w14:paraId="6F25F0D7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1D9565D6" w14:textId="77777777" w:rsidR="00880BFA" w:rsidRPr="00E26AA4" w:rsidRDefault="00880BFA" w:rsidP="00880BFA">
      <w:pPr>
        <w:pStyle w:val="Basic"/>
        <w:pBdr>
          <w:bottom w:val="single" w:sz="4" w:space="1" w:color="auto"/>
        </w:pBdr>
        <w:spacing w:before="0" w:after="0"/>
        <w:rPr>
          <w:rFonts w:ascii="Arial" w:hAnsi="Arial" w:cs="Arial"/>
          <w:b/>
          <w:color w:val="000000"/>
          <w:lang w:val="sl-SI"/>
        </w:rPr>
      </w:pPr>
      <w:r w:rsidRPr="00E26AA4">
        <w:rPr>
          <w:rFonts w:ascii="Arial" w:hAnsi="Arial" w:cs="Arial"/>
          <w:b/>
          <w:color w:val="000000"/>
          <w:lang w:val="sl-SI"/>
        </w:rPr>
        <w:t xml:space="preserve">SEZNAM PREDANIH RAZLIČIC V PRODUKCIJSKO OKOLJE </w:t>
      </w:r>
    </w:p>
    <w:p w14:paraId="077094CB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0508DF41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  <w:r w:rsidRPr="00E26AA4">
        <w:rPr>
          <w:rFonts w:ascii="Arial" w:hAnsi="Arial" w:cs="Arial"/>
        </w:rPr>
        <w:t>Podrobni opisi funkcionalnosti, odpravljenih napak in postopkov pri namestitvi so bili objavljeni v dokumentih o Izidu nove različice in sicer:</w:t>
      </w:r>
    </w:p>
    <w:p w14:paraId="1A52CDBB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15268B0D" w14:textId="77777777" w:rsidR="007F2462" w:rsidRPr="00E26AA4" w:rsidRDefault="007F2462" w:rsidP="007F2462">
      <w:pPr>
        <w:pStyle w:val="Besedilo"/>
        <w:rPr>
          <w:rFonts w:ascii="Arial" w:hAnsi="Arial" w:cs="Arial"/>
          <w:i/>
          <w:iCs/>
        </w:rPr>
      </w:pPr>
      <w:r w:rsidRPr="00E26AA4">
        <w:rPr>
          <w:rFonts w:ascii="Arial" w:hAnsi="Arial" w:cs="Arial"/>
          <w:i/>
          <w:iCs/>
          <w:highlight w:val="lightGray"/>
        </w:rPr>
        <w:t>dopolni ali dodaj posamezne vrstice po potrebi, če je dokumentacije več)</w:t>
      </w:r>
    </w:p>
    <w:p w14:paraId="02B11DB6" w14:textId="77777777" w:rsidR="007F2462" w:rsidRPr="00E26AA4" w:rsidRDefault="007F2462" w:rsidP="007F2462">
      <w:pPr>
        <w:pStyle w:val="Besedilo"/>
        <w:rPr>
          <w:rFonts w:ascii="Arial" w:hAnsi="Arial" w:cs="Arial"/>
          <w:i/>
          <w:iCs/>
        </w:rPr>
      </w:pPr>
      <w:r w:rsidRPr="00E26AA4">
        <w:rPr>
          <w:rFonts w:ascii="Arial" w:hAnsi="Arial" w:cs="Arial"/>
          <w:i/>
          <w:iCs/>
          <w:highlight w:val="lightGray"/>
        </w:rPr>
        <w:t>(preveri v prilogi zapisnika, kaj so obvezni sklopi dokumentacije ob namestitvah v posamezno okolje)</w:t>
      </w:r>
    </w:p>
    <w:p w14:paraId="5FCD7421" w14:textId="77777777" w:rsidR="007F2462" w:rsidRPr="00E26AA4" w:rsidRDefault="007F2462" w:rsidP="007F2462">
      <w:pPr>
        <w:pStyle w:val="Besedilo"/>
        <w:rPr>
          <w:rFonts w:ascii="Arial" w:hAnsi="Arial" w:cs="Arial"/>
          <w:i/>
          <w:iCs/>
        </w:rPr>
      </w:pPr>
    </w:p>
    <w:p w14:paraId="67ED0BDA" w14:textId="77777777" w:rsidR="007F2462" w:rsidRPr="00E26AA4" w:rsidRDefault="007F2462" w:rsidP="00EE5138">
      <w:pPr>
        <w:pStyle w:val="Besedilo-NastejVrstice0"/>
        <w:numPr>
          <w:ilvl w:val="0"/>
          <w:numId w:val="17"/>
        </w:numPr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__________________________________________,</w:t>
      </w:r>
    </w:p>
    <w:p w14:paraId="0BEC9053" w14:textId="77777777" w:rsidR="007F2462" w:rsidRPr="00E26AA4" w:rsidRDefault="007F2462" w:rsidP="007F2462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__________________________________________,</w:t>
      </w:r>
    </w:p>
    <w:p w14:paraId="0D6989BC" w14:textId="77777777" w:rsidR="007F2462" w:rsidRPr="00E26AA4" w:rsidRDefault="007F2462" w:rsidP="007F2462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 xml:space="preserve">__________________________________________, </w:t>
      </w:r>
    </w:p>
    <w:p w14:paraId="24D5B303" w14:textId="77777777" w:rsidR="007F2462" w:rsidRPr="00E26AA4" w:rsidRDefault="007F2462" w:rsidP="007F2462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__________________________________________.</w:t>
      </w:r>
    </w:p>
    <w:p w14:paraId="29831D6D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260C98F8" w14:textId="77777777" w:rsidR="00880BFA" w:rsidRPr="00E26AA4" w:rsidRDefault="00880BFA" w:rsidP="00880BFA">
      <w:pPr>
        <w:pStyle w:val="Basic"/>
        <w:pBdr>
          <w:bottom w:val="single" w:sz="4" w:space="1" w:color="auto"/>
        </w:pBdr>
        <w:spacing w:before="0" w:after="0"/>
        <w:rPr>
          <w:rFonts w:ascii="Arial" w:hAnsi="Arial" w:cs="Arial"/>
          <w:b/>
          <w:color w:val="000000"/>
          <w:lang w:val="sl-SI"/>
        </w:rPr>
      </w:pPr>
      <w:r w:rsidRPr="00E26AA4">
        <w:rPr>
          <w:rFonts w:ascii="Arial" w:hAnsi="Arial" w:cs="Arial"/>
          <w:b/>
          <w:color w:val="000000"/>
          <w:lang w:val="sl-SI"/>
        </w:rPr>
        <w:t xml:space="preserve">SEZNAM PREDANE TEHNIČNE DOKUMENTACIJE  </w:t>
      </w:r>
      <w:r w:rsidRPr="00E26AA4">
        <w:rPr>
          <w:rFonts w:ascii="Arial" w:hAnsi="Arial" w:cs="Arial"/>
          <w:lang w:val="sl-SI"/>
        </w:rPr>
        <w:t xml:space="preserve">  </w:t>
      </w:r>
    </w:p>
    <w:p w14:paraId="4C5528AD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7A0652BB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  <w:r w:rsidRPr="00E26AA4">
        <w:rPr>
          <w:rFonts w:ascii="Arial" w:hAnsi="Arial" w:cs="Arial"/>
        </w:rPr>
        <w:t>Podrobna tehnična dokumentacija celotne rešitve NKA je bila posredovana v naslednjih dokumentih:</w:t>
      </w:r>
    </w:p>
    <w:p w14:paraId="4609DD2D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7DAAC7DB" w14:textId="4600A26E" w:rsidR="00880BFA" w:rsidRPr="00E26AA4" w:rsidRDefault="00880BFA" w:rsidP="00880BFA">
      <w:pPr>
        <w:pStyle w:val="Besedilo"/>
        <w:rPr>
          <w:rFonts w:ascii="Arial" w:hAnsi="Arial" w:cs="Arial"/>
          <w:i/>
          <w:iCs/>
        </w:rPr>
      </w:pPr>
      <w:r w:rsidRPr="00E26AA4">
        <w:rPr>
          <w:rFonts w:ascii="Arial" w:hAnsi="Arial" w:cs="Arial"/>
          <w:i/>
          <w:iCs/>
          <w:highlight w:val="lightGray"/>
        </w:rPr>
        <w:t>(dopolni ali dodaj posamezne vrstice po potrebi, če je dokumentacije več)</w:t>
      </w:r>
    </w:p>
    <w:p w14:paraId="26886B63" w14:textId="345168AA" w:rsidR="007207C6" w:rsidRPr="00E26AA4" w:rsidRDefault="007207C6" w:rsidP="007207C6">
      <w:pPr>
        <w:pStyle w:val="Besedilo"/>
        <w:rPr>
          <w:rFonts w:ascii="Arial" w:hAnsi="Arial" w:cs="Arial"/>
          <w:i/>
          <w:iCs/>
        </w:rPr>
      </w:pPr>
      <w:r w:rsidRPr="00E26AA4">
        <w:rPr>
          <w:rFonts w:ascii="Arial" w:hAnsi="Arial" w:cs="Arial"/>
          <w:i/>
          <w:iCs/>
          <w:highlight w:val="lightGray"/>
        </w:rPr>
        <w:t>(preveri v prilogi zapisnika, kaj so obvezni sklopi dokumentacije ob namestitvah v posamezno okolje)</w:t>
      </w:r>
    </w:p>
    <w:p w14:paraId="40481E79" w14:textId="77777777" w:rsidR="007207C6" w:rsidRPr="00E26AA4" w:rsidRDefault="007207C6" w:rsidP="00880BFA">
      <w:pPr>
        <w:pStyle w:val="Besedilo"/>
        <w:rPr>
          <w:rFonts w:ascii="Arial" w:hAnsi="Arial" w:cs="Arial"/>
          <w:i/>
          <w:iCs/>
        </w:rPr>
      </w:pPr>
    </w:p>
    <w:p w14:paraId="1BC21858" w14:textId="77777777" w:rsidR="00880BFA" w:rsidRPr="00E26AA4" w:rsidRDefault="00880BFA" w:rsidP="00EE5138">
      <w:pPr>
        <w:pStyle w:val="Besedilo-NastejVrstice0"/>
        <w:numPr>
          <w:ilvl w:val="0"/>
          <w:numId w:val="18"/>
        </w:numPr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__________________________________________,</w:t>
      </w:r>
    </w:p>
    <w:p w14:paraId="002C9E25" w14:textId="77777777" w:rsidR="00880BFA" w:rsidRPr="00E26AA4" w:rsidRDefault="00880BFA" w:rsidP="00880BFA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__________________________________________,</w:t>
      </w:r>
    </w:p>
    <w:p w14:paraId="4ABBB16E" w14:textId="77777777" w:rsidR="00880BFA" w:rsidRPr="00E26AA4" w:rsidRDefault="00880BFA" w:rsidP="00880BFA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 xml:space="preserve">__________________________________________, </w:t>
      </w:r>
    </w:p>
    <w:p w14:paraId="1D92A773" w14:textId="77777777" w:rsidR="00880BFA" w:rsidRPr="00E26AA4" w:rsidRDefault="00880BFA" w:rsidP="00880BFA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__________________________________________.</w:t>
      </w:r>
    </w:p>
    <w:p w14:paraId="6CA1BEEF" w14:textId="77777777" w:rsidR="007207C6" w:rsidRPr="00E26AA4" w:rsidRDefault="007207C6" w:rsidP="007207C6">
      <w:pPr>
        <w:pStyle w:val="Besedilo-NastejVrstice0"/>
        <w:numPr>
          <w:ilvl w:val="0"/>
          <w:numId w:val="0"/>
        </w:numPr>
        <w:ind w:left="680"/>
        <w:rPr>
          <w:rFonts w:ascii="Arial" w:hAnsi="Arial" w:cs="Arial"/>
        </w:rPr>
      </w:pPr>
    </w:p>
    <w:p w14:paraId="682E2AF6" w14:textId="77777777" w:rsidR="00880BFA" w:rsidRPr="00E26AA4" w:rsidRDefault="00880BFA" w:rsidP="00880BFA">
      <w:pPr>
        <w:rPr>
          <w:rFonts w:cs="Arial"/>
          <w:szCs w:val="20"/>
        </w:rPr>
      </w:pPr>
    </w:p>
    <w:p w14:paraId="4E331FA5" w14:textId="77777777" w:rsidR="00880BFA" w:rsidRPr="00E26AA4" w:rsidRDefault="00880BFA" w:rsidP="00880BFA">
      <w:pPr>
        <w:pStyle w:val="Basic"/>
        <w:pBdr>
          <w:bottom w:val="single" w:sz="4" w:space="1" w:color="auto"/>
        </w:pBdr>
        <w:spacing w:before="0" w:after="0"/>
        <w:rPr>
          <w:rFonts w:ascii="Arial" w:hAnsi="Arial" w:cs="Arial"/>
          <w:b/>
          <w:color w:val="000000"/>
          <w:lang w:val="sl-SI"/>
        </w:rPr>
      </w:pPr>
      <w:r w:rsidRPr="00E26AA4">
        <w:rPr>
          <w:rFonts w:ascii="Arial" w:hAnsi="Arial" w:cs="Arial"/>
          <w:b/>
          <w:color w:val="000000"/>
          <w:lang w:val="sl-SI"/>
        </w:rPr>
        <w:t>SEZNAM OPOMB</w:t>
      </w:r>
      <w:r w:rsidRPr="00E26AA4">
        <w:rPr>
          <w:rFonts w:ascii="Arial" w:hAnsi="Arial" w:cs="Arial"/>
          <w:lang w:val="sl-SI"/>
        </w:rPr>
        <w:t xml:space="preserve"> </w:t>
      </w:r>
    </w:p>
    <w:p w14:paraId="1A51D596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507B8A66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  <w:r w:rsidRPr="00E26AA4">
        <w:rPr>
          <w:rFonts w:ascii="Arial" w:hAnsi="Arial" w:cs="Arial"/>
        </w:rPr>
        <w:t>Podroben seznam opomb in dopolnil:</w:t>
      </w:r>
    </w:p>
    <w:p w14:paraId="2E7939A8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4519557A" w14:textId="3E33AAC6" w:rsidR="00880BFA" w:rsidRPr="00E26AA4" w:rsidRDefault="00880BFA" w:rsidP="00880BFA">
      <w:pPr>
        <w:pStyle w:val="Besedilo"/>
        <w:rPr>
          <w:rFonts w:ascii="Arial" w:hAnsi="Arial" w:cs="Arial"/>
          <w:i/>
          <w:iCs/>
        </w:rPr>
      </w:pPr>
      <w:r w:rsidRPr="00E26AA4">
        <w:rPr>
          <w:rFonts w:ascii="Arial" w:hAnsi="Arial" w:cs="Arial"/>
          <w:i/>
          <w:iCs/>
          <w:highlight w:val="lightGray"/>
        </w:rPr>
        <w:t>(dopolni ali dodaj posamezne vrstice po potrebi, če je opomb več)</w:t>
      </w:r>
    </w:p>
    <w:p w14:paraId="77F0F73E" w14:textId="77777777" w:rsidR="00880BFA" w:rsidRPr="00E26AA4" w:rsidRDefault="00880BFA" w:rsidP="00EE5138">
      <w:pPr>
        <w:pStyle w:val="Besedilo-NastejVrstice0"/>
        <w:numPr>
          <w:ilvl w:val="0"/>
          <w:numId w:val="10"/>
        </w:numPr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__________________________________________,</w:t>
      </w:r>
    </w:p>
    <w:p w14:paraId="724A0220" w14:textId="77777777" w:rsidR="00880BFA" w:rsidRPr="00E26AA4" w:rsidRDefault="00880BFA" w:rsidP="00880BFA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__________________________________________,</w:t>
      </w:r>
    </w:p>
    <w:p w14:paraId="1C408887" w14:textId="77777777" w:rsidR="00880BFA" w:rsidRPr="00E26AA4" w:rsidRDefault="00880BFA" w:rsidP="00880BFA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 xml:space="preserve">__________________________________________, </w:t>
      </w:r>
    </w:p>
    <w:p w14:paraId="72C2631B" w14:textId="77777777" w:rsidR="00880BFA" w:rsidRPr="00E26AA4" w:rsidRDefault="00880BFA" w:rsidP="00880BFA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__________________________________________.</w:t>
      </w:r>
    </w:p>
    <w:p w14:paraId="1D81AA14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12667DBC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00F25F2E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6D3A1EEE" w14:textId="77777777" w:rsidR="00880BFA" w:rsidRPr="00E26AA4" w:rsidRDefault="00880BFA" w:rsidP="00880BFA">
      <w:pPr>
        <w:pStyle w:val="Basic"/>
        <w:pBdr>
          <w:bottom w:val="single" w:sz="4" w:space="1" w:color="auto"/>
        </w:pBdr>
        <w:spacing w:before="0" w:after="0"/>
        <w:rPr>
          <w:rFonts w:ascii="Arial" w:hAnsi="Arial" w:cs="Arial"/>
          <w:b/>
          <w:color w:val="000000"/>
          <w:lang w:val="sl-SI"/>
        </w:rPr>
      </w:pPr>
      <w:r w:rsidRPr="00E26AA4">
        <w:rPr>
          <w:rFonts w:ascii="Arial" w:hAnsi="Arial" w:cs="Arial"/>
          <w:b/>
          <w:color w:val="000000"/>
          <w:lang w:val="sl-SI"/>
        </w:rPr>
        <w:t>SEZNAM ODPRTIH NALOG</w:t>
      </w:r>
      <w:r w:rsidRPr="00E26AA4">
        <w:rPr>
          <w:rFonts w:ascii="Arial" w:hAnsi="Arial" w:cs="Arial"/>
          <w:lang w:val="sl-SI"/>
        </w:rPr>
        <w:t xml:space="preserve"> </w:t>
      </w:r>
    </w:p>
    <w:p w14:paraId="69C18BA4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41170FA2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  <w:r w:rsidRPr="00E26AA4">
        <w:rPr>
          <w:rFonts w:ascii="Arial" w:hAnsi="Arial" w:cs="Arial"/>
        </w:rPr>
        <w:t>Podroben seznam nalog, ki jih je bilo potrebno po ugotovitvah predhodnih predajnih zapisnikov še narediti pred končno potrditvijo prevzema:</w:t>
      </w:r>
    </w:p>
    <w:p w14:paraId="4D569568" w14:textId="15A0745A" w:rsidR="00880BFA" w:rsidRPr="00E26AA4" w:rsidRDefault="00880BFA" w:rsidP="00880BFA">
      <w:pPr>
        <w:pStyle w:val="Besedilo"/>
        <w:rPr>
          <w:rFonts w:ascii="Arial" w:hAnsi="Arial" w:cs="Arial"/>
          <w:i/>
          <w:iCs/>
        </w:rPr>
      </w:pPr>
      <w:r w:rsidRPr="00E26AA4">
        <w:rPr>
          <w:rFonts w:ascii="Arial" w:hAnsi="Arial" w:cs="Arial"/>
          <w:i/>
          <w:iCs/>
          <w:highlight w:val="lightGray"/>
        </w:rPr>
        <w:t>(dopolni ali dodaj posamezne vrstice po potrebi, če je odprtih nalog več)</w:t>
      </w:r>
    </w:p>
    <w:p w14:paraId="0DAE877B" w14:textId="77777777" w:rsidR="00880BFA" w:rsidRPr="00E26AA4" w:rsidRDefault="00880BFA" w:rsidP="00EE5138">
      <w:pPr>
        <w:pStyle w:val="Besedilo-NastejVrstice0"/>
        <w:numPr>
          <w:ilvl w:val="0"/>
          <w:numId w:val="19"/>
        </w:numPr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__________________________________________,</w:t>
      </w:r>
    </w:p>
    <w:p w14:paraId="7B904535" w14:textId="77777777" w:rsidR="00880BFA" w:rsidRPr="00E26AA4" w:rsidRDefault="00880BFA" w:rsidP="00880BFA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lastRenderedPageBreak/>
        <w:t>__________________________________________,</w:t>
      </w:r>
    </w:p>
    <w:p w14:paraId="68BC060D" w14:textId="77777777" w:rsidR="00880BFA" w:rsidRPr="00E26AA4" w:rsidRDefault="00880BFA" w:rsidP="00880BFA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 xml:space="preserve">__________________________________________, </w:t>
      </w:r>
    </w:p>
    <w:p w14:paraId="10410E0C" w14:textId="77777777" w:rsidR="00880BFA" w:rsidRPr="00E26AA4" w:rsidRDefault="00880BFA" w:rsidP="00880BFA">
      <w:pPr>
        <w:pStyle w:val="Besedilo-NastejVrstice0"/>
        <w:rPr>
          <w:rFonts w:ascii="Arial" w:hAnsi="Arial" w:cs="Arial"/>
        </w:rPr>
      </w:pPr>
      <w:r w:rsidRPr="00E26AA4">
        <w:rPr>
          <w:rFonts w:ascii="Arial" w:hAnsi="Arial" w:cs="Arial"/>
        </w:rPr>
        <w:t>__________________________________________.</w:t>
      </w:r>
    </w:p>
    <w:p w14:paraId="5BCC72A2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2CBF99C3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</w:p>
    <w:p w14:paraId="4D7A947F" w14:textId="77777777" w:rsidR="00880BFA" w:rsidRPr="00E26AA4" w:rsidRDefault="00880BFA" w:rsidP="00880BFA">
      <w:pPr>
        <w:pBdr>
          <w:bottom w:val="single" w:sz="4" w:space="1" w:color="auto"/>
        </w:pBdr>
        <w:rPr>
          <w:rFonts w:cs="Arial"/>
          <w:b/>
          <w:szCs w:val="20"/>
        </w:rPr>
      </w:pPr>
    </w:p>
    <w:p w14:paraId="729FB0FD" w14:textId="77777777" w:rsidR="00880BFA" w:rsidRPr="00E26AA4" w:rsidRDefault="00880BFA" w:rsidP="00880BFA">
      <w:pPr>
        <w:pBdr>
          <w:bottom w:val="single" w:sz="4" w:space="1" w:color="auto"/>
        </w:pBdr>
        <w:rPr>
          <w:rFonts w:cs="Arial"/>
          <w:b/>
          <w:szCs w:val="20"/>
        </w:rPr>
      </w:pPr>
    </w:p>
    <w:p w14:paraId="7355C67A" w14:textId="77777777" w:rsidR="00880BFA" w:rsidRPr="00E26AA4" w:rsidRDefault="00880BFA" w:rsidP="00880BFA">
      <w:pPr>
        <w:pBdr>
          <w:bottom w:val="single" w:sz="4" w:space="1" w:color="auto"/>
        </w:pBdr>
        <w:rPr>
          <w:rFonts w:cs="Arial"/>
          <w:b/>
          <w:szCs w:val="20"/>
        </w:rPr>
      </w:pPr>
      <w:r w:rsidRPr="00E26AA4">
        <w:rPr>
          <w:rFonts w:cs="Arial"/>
          <w:b/>
          <w:szCs w:val="20"/>
        </w:rPr>
        <w:t>IZJAVA</w:t>
      </w:r>
    </w:p>
    <w:p w14:paraId="3CAC3E2A" w14:textId="77777777" w:rsidR="00880BFA" w:rsidRPr="00E26AA4" w:rsidRDefault="00880BFA" w:rsidP="00880BFA">
      <w:pPr>
        <w:rPr>
          <w:rFonts w:cs="Arial"/>
          <w:szCs w:val="20"/>
        </w:rPr>
      </w:pPr>
    </w:p>
    <w:p w14:paraId="36D9B73C" w14:textId="77777777" w:rsidR="00880BFA" w:rsidRPr="00E26AA4" w:rsidRDefault="00880BFA" w:rsidP="00880BFA">
      <w:pPr>
        <w:pStyle w:val="Besedilo"/>
        <w:rPr>
          <w:rFonts w:ascii="Arial" w:hAnsi="Arial" w:cs="Arial"/>
        </w:rPr>
      </w:pPr>
      <w:r w:rsidRPr="00E26AA4">
        <w:rPr>
          <w:rFonts w:ascii="Arial" w:hAnsi="Arial" w:cs="Arial"/>
        </w:rPr>
        <w:t>Spodaj podpisani ugotavljamo naslednje: (izberi ustrezno)</w:t>
      </w:r>
    </w:p>
    <w:p w14:paraId="59575ACD" w14:textId="77777777" w:rsidR="00880BFA" w:rsidRPr="00E26AA4" w:rsidRDefault="00880BFA" w:rsidP="00880BFA">
      <w:pPr>
        <w:rPr>
          <w:rFonts w:cs="Arial"/>
          <w:szCs w:val="20"/>
        </w:rPr>
      </w:pPr>
      <w:r w:rsidRPr="00E26AA4">
        <w:rPr>
          <w:rFonts w:cs="Arial"/>
          <w:szCs w:val="20"/>
        </w:rPr>
        <w:t xml:space="preserve">   </w:t>
      </w:r>
    </w:p>
    <w:p w14:paraId="1B89439D" w14:textId="77777777" w:rsidR="007F2462" w:rsidRPr="00E26AA4" w:rsidRDefault="00880BFA" w:rsidP="00EE5138">
      <w:pPr>
        <w:pStyle w:val="Besedilo-NastejVrstice"/>
        <w:numPr>
          <w:ilvl w:val="0"/>
          <w:numId w:val="7"/>
        </w:numPr>
        <w:tabs>
          <w:tab w:val="clear" w:pos="3960"/>
          <w:tab w:val="num" w:pos="900"/>
        </w:tabs>
        <w:ind w:left="900"/>
        <w:rPr>
          <w:rFonts w:ascii="Arial" w:hAnsi="Arial" w:cs="Arial"/>
        </w:rPr>
      </w:pPr>
      <w:r w:rsidRPr="00E26AA4">
        <w:rPr>
          <w:rFonts w:ascii="Arial" w:hAnsi="Arial" w:cs="Arial"/>
        </w:rPr>
        <w:t xml:space="preserve">programska oprema </w:t>
      </w:r>
      <w:r w:rsidRPr="00E26AA4">
        <w:rPr>
          <w:rFonts w:ascii="Arial" w:hAnsi="Arial" w:cs="Arial"/>
          <w:b/>
        </w:rPr>
        <w:t xml:space="preserve">je bila uspešno nameščena </w:t>
      </w:r>
      <w:r w:rsidRPr="00E26AA4">
        <w:rPr>
          <w:rFonts w:ascii="Arial" w:hAnsi="Arial" w:cs="Arial"/>
        </w:rPr>
        <w:t xml:space="preserve">z vsemi kriteriji in pripadajočimi dokumenti tako funkcionalne kot tehnične specifikacije. </w:t>
      </w:r>
    </w:p>
    <w:p w14:paraId="07435ACB" w14:textId="73D13392" w:rsidR="00880BFA" w:rsidRPr="00E26AA4" w:rsidRDefault="00880BFA" w:rsidP="00EE5138">
      <w:pPr>
        <w:pStyle w:val="Besedilo-NastejVrstice"/>
        <w:numPr>
          <w:ilvl w:val="0"/>
          <w:numId w:val="7"/>
        </w:numPr>
        <w:tabs>
          <w:tab w:val="clear" w:pos="3960"/>
          <w:tab w:val="num" w:pos="900"/>
        </w:tabs>
        <w:ind w:left="900"/>
        <w:rPr>
          <w:rFonts w:ascii="Arial" w:hAnsi="Arial" w:cs="Arial"/>
        </w:rPr>
      </w:pPr>
      <w:r w:rsidRPr="00E26AA4">
        <w:rPr>
          <w:rFonts w:ascii="Arial" w:hAnsi="Arial" w:cs="Arial"/>
        </w:rPr>
        <w:t xml:space="preserve">S podpisom tega zapisnika se šteje, da je programska oprema predana </w:t>
      </w:r>
      <w:r w:rsidR="007F2462" w:rsidRPr="00E26AA4">
        <w:rPr>
          <w:rFonts w:ascii="Arial" w:hAnsi="Arial" w:cs="Arial"/>
        </w:rPr>
        <w:t>ministrstvu</w:t>
      </w:r>
      <w:r w:rsidRPr="00E26AA4">
        <w:rPr>
          <w:rFonts w:ascii="Arial" w:hAnsi="Arial" w:cs="Arial"/>
        </w:rPr>
        <w:t xml:space="preserve"> v </w:t>
      </w:r>
      <w:r w:rsidR="007F2462" w:rsidRPr="00E26AA4">
        <w:rPr>
          <w:rFonts w:ascii="Arial" w:hAnsi="Arial" w:cs="Arial"/>
        </w:rPr>
        <w:t>uporabo</w:t>
      </w:r>
      <w:r w:rsidRPr="00E26AA4">
        <w:rPr>
          <w:rFonts w:ascii="Arial" w:hAnsi="Arial" w:cs="Arial"/>
        </w:rPr>
        <w:t xml:space="preserve">. </w:t>
      </w:r>
    </w:p>
    <w:p w14:paraId="3DFEDBF0" w14:textId="77777777" w:rsidR="00880BFA" w:rsidRPr="00E26AA4" w:rsidRDefault="00880BFA" w:rsidP="00880BFA">
      <w:pPr>
        <w:rPr>
          <w:rFonts w:cs="Arial"/>
          <w:szCs w:val="20"/>
        </w:rPr>
      </w:pPr>
    </w:p>
    <w:p w14:paraId="754856E2" w14:textId="77777777" w:rsidR="00880BFA" w:rsidRPr="00E26AA4" w:rsidRDefault="00880BFA" w:rsidP="00880BFA">
      <w:pPr>
        <w:rPr>
          <w:rFonts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35"/>
      </w:tblGrid>
      <w:tr w:rsidR="00880BFA" w:rsidRPr="00E26AA4" w14:paraId="488515A4" w14:textId="77777777" w:rsidTr="00C82156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733A0DFD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  <w:r w:rsidRPr="00E26AA4">
              <w:rPr>
                <w:rFonts w:cs="Arial"/>
                <w:szCs w:val="20"/>
              </w:rPr>
              <w:t>Predstavnik naročnika:</w:t>
            </w:r>
          </w:p>
          <w:p w14:paraId="1537A6B6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  <w:p w14:paraId="13035B14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  <w:r w:rsidRPr="00E26AA4">
              <w:rPr>
                <w:rFonts w:cs="Arial"/>
                <w:szCs w:val="20"/>
              </w:rPr>
              <w:t>_____________________________</w:t>
            </w:r>
          </w:p>
          <w:p w14:paraId="02C9C245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  <w:p w14:paraId="112E86CB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  <w:r w:rsidRPr="00E26AA4">
              <w:rPr>
                <w:rFonts w:cs="Arial"/>
                <w:szCs w:val="20"/>
              </w:rPr>
              <w:t>_____________________________</w:t>
            </w:r>
          </w:p>
          <w:p w14:paraId="40F5D64A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  <w:p w14:paraId="322ABCBC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  <w:p w14:paraId="2C9748B2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  <w:r w:rsidRPr="00E26AA4">
              <w:rPr>
                <w:rFonts w:cs="Arial"/>
                <w:szCs w:val="20"/>
              </w:rPr>
              <w:t>Kraj in datum:</w:t>
            </w:r>
          </w:p>
          <w:p w14:paraId="42CCAAAF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  <w:p w14:paraId="40BCC322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  <w:r w:rsidRPr="00E26AA4">
              <w:rPr>
                <w:rFonts w:cs="Arial"/>
                <w:szCs w:val="20"/>
              </w:rPr>
              <w:t>Ljubljana, ____________________.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2496B4BD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  <w:r w:rsidRPr="00E26AA4">
              <w:rPr>
                <w:rFonts w:cs="Arial"/>
                <w:szCs w:val="20"/>
              </w:rPr>
              <w:t>Predstavnik izvajalca:</w:t>
            </w:r>
          </w:p>
          <w:p w14:paraId="44A071C7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  <w:p w14:paraId="5A39C532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  <w:r w:rsidRPr="00E26AA4">
              <w:rPr>
                <w:rFonts w:cs="Arial"/>
                <w:szCs w:val="20"/>
              </w:rPr>
              <w:t>_____________________________</w:t>
            </w:r>
          </w:p>
          <w:p w14:paraId="754EEA33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  <w:p w14:paraId="6F7B9AF7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  <w:r w:rsidRPr="00E26AA4">
              <w:rPr>
                <w:rFonts w:cs="Arial"/>
                <w:szCs w:val="20"/>
              </w:rPr>
              <w:t>_____________________________</w:t>
            </w:r>
          </w:p>
          <w:p w14:paraId="73F4DA0E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  <w:p w14:paraId="135E53AF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  <w:p w14:paraId="24BD1926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  <w:r w:rsidRPr="00E26AA4">
              <w:rPr>
                <w:rFonts w:cs="Arial"/>
                <w:szCs w:val="20"/>
              </w:rPr>
              <w:t>Kraj in datum:</w:t>
            </w:r>
          </w:p>
          <w:p w14:paraId="057A7F9B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</w:p>
          <w:p w14:paraId="477E04A5" w14:textId="77777777" w:rsidR="00880BFA" w:rsidRPr="00E26AA4" w:rsidRDefault="00880BFA" w:rsidP="00C82156">
            <w:pPr>
              <w:rPr>
                <w:rFonts w:cs="Arial"/>
                <w:szCs w:val="20"/>
              </w:rPr>
            </w:pPr>
            <w:r w:rsidRPr="00E26AA4">
              <w:rPr>
                <w:rFonts w:cs="Arial"/>
                <w:szCs w:val="20"/>
              </w:rPr>
              <w:t>Ljubljana, ____________________.</w:t>
            </w:r>
          </w:p>
        </w:tc>
      </w:tr>
    </w:tbl>
    <w:p w14:paraId="349C1D67" w14:textId="77777777" w:rsidR="00880BFA" w:rsidRPr="00E26AA4" w:rsidRDefault="00880BFA" w:rsidP="00880BFA">
      <w:pPr>
        <w:rPr>
          <w:rFonts w:cs="Arial"/>
          <w:szCs w:val="20"/>
        </w:rPr>
      </w:pPr>
    </w:p>
    <w:p w14:paraId="6526E47A" w14:textId="77777777" w:rsidR="005A4097" w:rsidRPr="00E26AA4" w:rsidRDefault="005A4097" w:rsidP="005178B0">
      <w:pPr>
        <w:rPr>
          <w:rFonts w:cs="Arial"/>
          <w:szCs w:val="20"/>
        </w:rPr>
      </w:pPr>
    </w:p>
    <w:p w14:paraId="2017FD48" w14:textId="77777777" w:rsidR="005A4097" w:rsidRPr="00E26AA4" w:rsidRDefault="005A4097" w:rsidP="005178B0">
      <w:pPr>
        <w:rPr>
          <w:rFonts w:cs="Arial"/>
          <w:szCs w:val="20"/>
        </w:rPr>
      </w:pPr>
    </w:p>
    <w:p w14:paraId="535C6848" w14:textId="77777777" w:rsidR="005A4097" w:rsidRPr="000C124A" w:rsidRDefault="005A4097" w:rsidP="005178B0">
      <w:pPr>
        <w:rPr>
          <w:rFonts w:ascii="Calibri" w:hAnsi="Calibri" w:cs="Calibri"/>
          <w:sz w:val="22"/>
        </w:rPr>
      </w:pPr>
    </w:p>
    <w:p w14:paraId="1B1963AE" w14:textId="77777777" w:rsidR="005A4097" w:rsidRPr="000C124A" w:rsidRDefault="005A4097" w:rsidP="005178B0">
      <w:pPr>
        <w:rPr>
          <w:rFonts w:ascii="Calibri" w:hAnsi="Calibri" w:cs="Calibri"/>
          <w:sz w:val="22"/>
        </w:rPr>
      </w:pPr>
    </w:p>
    <w:p w14:paraId="3811D5AA" w14:textId="77777777" w:rsidR="005A4097" w:rsidRPr="000C124A" w:rsidRDefault="005A4097" w:rsidP="005178B0">
      <w:pPr>
        <w:rPr>
          <w:rFonts w:ascii="Calibri" w:hAnsi="Calibri" w:cs="Calibri"/>
          <w:sz w:val="22"/>
        </w:rPr>
      </w:pPr>
    </w:p>
    <w:p w14:paraId="1F3EB13A" w14:textId="77777777" w:rsidR="005A4097" w:rsidRPr="000C124A" w:rsidRDefault="005A4097" w:rsidP="005178B0">
      <w:pPr>
        <w:rPr>
          <w:rFonts w:ascii="Calibri" w:hAnsi="Calibri" w:cs="Calibri"/>
          <w:sz w:val="22"/>
        </w:rPr>
      </w:pPr>
    </w:p>
    <w:p w14:paraId="4321C913" w14:textId="77777777" w:rsidR="005A4097" w:rsidRPr="000C124A" w:rsidRDefault="005A4097" w:rsidP="005178B0">
      <w:pPr>
        <w:rPr>
          <w:rFonts w:ascii="Calibri" w:hAnsi="Calibri" w:cs="Calibri"/>
          <w:sz w:val="22"/>
        </w:rPr>
      </w:pPr>
    </w:p>
    <w:p w14:paraId="022BB0ED" w14:textId="77777777" w:rsidR="00BB1E26" w:rsidRPr="000C124A" w:rsidRDefault="00BB1E26" w:rsidP="005178B0">
      <w:pPr>
        <w:rPr>
          <w:rFonts w:ascii="Calibri" w:hAnsi="Calibri" w:cs="Calibri"/>
          <w:sz w:val="22"/>
        </w:rPr>
      </w:pPr>
    </w:p>
    <w:p w14:paraId="648680DF" w14:textId="77777777" w:rsidR="00965657" w:rsidRPr="00B57034" w:rsidRDefault="00354169" w:rsidP="00965657">
      <w:pPr>
        <w:pBdr>
          <w:bottom w:val="single" w:sz="4" w:space="1" w:color="auto"/>
        </w:pBdr>
      </w:pPr>
      <w:bookmarkStart w:id="2" w:name="_Toc336851729"/>
      <w:r w:rsidRPr="000C124A">
        <w:rPr>
          <w:rFonts w:ascii="Calibri" w:hAnsi="Calibri" w:cs="Calibri"/>
          <w:sz w:val="22"/>
        </w:rPr>
        <w:br w:type="page"/>
      </w:r>
      <w:bookmarkEnd w:id="2"/>
    </w:p>
    <w:p w14:paraId="170ACA53" w14:textId="77777777" w:rsidR="00965657" w:rsidRPr="00B57034" w:rsidRDefault="00965657" w:rsidP="00965657">
      <w:pPr>
        <w:jc w:val="center"/>
        <w:rPr>
          <w:rFonts w:ascii="Verdana" w:hAnsi="Verdana"/>
          <w:b/>
          <w:sz w:val="28"/>
          <w:szCs w:val="28"/>
        </w:rPr>
      </w:pPr>
    </w:p>
    <w:p w14:paraId="38860515" w14:textId="149BD6C3" w:rsidR="00965657" w:rsidRPr="00E26AA4" w:rsidRDefault="00965657" w:rsidP="00965657">
      <w:pPr>
        <w:jc w:val="center"/>
        <w:rPr>
          <w:rFonts w:cs="Arial"/>
          <w:b/>
          <w:sz w:val="24"/>
          <w:szCs w:val="24"/>
        </w:rPr>
      </w:pPr>
      <w:r w:rsidRPr="00E26AA4">
        <w:rPr>
          <w:rFonts w:cs="Arial"/>
          <w:b/>
          <w:sz w:val="24"/>
          <w:szCs w:val="24"/>
        </w:rPr>
        <w:t>SEZNAM OBVEZNE DOKUMENTACIJE OB PREDAJO RAZLIČICE V POSAMEZNO OKLJE NAROČNIKA</w:t>
      </w:r>
    </w:p>
    <w:p w14:paraId="1B9E42AA" w14:textId="77777777" w:rsidR="00965657" w:rsidRPr="00E26AA4" w:rsidRDefault="00965657" w:rsidP="00965657">
      <w:pPr>
        <w:rPr>
          <w:rFonts w:cs="Arial"/>
          <w:szCs w:val="20"/>
        </w:rPr>
      </w:pPr>
    </w:p>
    <w:p w14:paraId="217024B0" w14:textId="77777777" w:rsidR="00965657" w:rsidRPr="00E26AA4" w:rsidRDefault="00965657" w:rsidP="00965657">
      <w:pPr>
        <w:ind w:left="3240" w:hanging="3240"/>
        <w:rPr>
          <w:rFonts w:cs="Arial"/>
          <w:szCs w:val="20"/>
        </w:rPr>
      </w:pPr>
      <w:r w:rsidRPr="00E26AA4">
        <w:rPr>
          <w:rFonts w:cs="Arial"/>
          <w:szCs w:val="20"/>
        </w:rPr>
        <w:t xml:space="preserve">Projekt: </w:t>
      </w:r>
      <w:r w:rsidRPr="00E26AA4">
        <w:rPr>
          <w:rFonts w:cs="Arial"/>
          <w:szCs w:val="20"/>
        </w:rPr>
        <w:tab/>
        <w:t>Vzpostavitev in vzdrževanje informacijskega sistema za delo vstopnih točk na CSD kot prva faza enotnega is za dolgotrajno oskrbo pod oznako ISDO-VT-1,</w:t>
      </w:r>
    </w:p>
    <w:p w14:paraId="663C3EDD" w14:textId="77777777" w:rsidR="00965657" w:rsidRPr="00B57034" w:rsidRDefault="00965657" w:rsidP="00965657">
      <w:pPr>
        <w:ind w:left="3240" w:hanging="3240"/>
        <w:rPr>
          <w:rFonts w:ascii="Verdana" w:hAnsi="Verdana"/>
          <w:szCs w:val="20"/>
        </w:rPr>
      </w:pPr>
    </w:p>
    <w:p w14:paraId="09DD93FE" w14:textId="082E86E9" w:rsidR="0062610A" w:rsidRDefault="0062610A" w:rsidP="00965657">
      <w:pPr>
        <w:pStyle w:val="NaslovTOC"/>
        <w:spacing w:before="0"/>
        <w:rPr>
          <w:rFonts w:ascii="Calibri" w:hAnsi="Calibri" w:cs="Calibri"/>
          <w:sz w:val="22"/>
        </w:rPr>
      </w:pPr>
    </w:p>
    <w:p w14:paraId="3F6759DB" w14:textId="77777777" w:rsidR="00965657" w:rsidRDefault="00965657" w:rsidP="00965657">
      <w:pPr>
        <w:rPr>
          <w:lang w:eastAsia="sl-SI"/>
        </w:rPr>
      </w:pPr>
    </w:p>
    <w:p w14:paraId="3EC0F149" w14:textId="77777777" w:rsidR="00965657" w:rsidRDefault="00965657" w:rsidP="00965657">
      <w:pPr>
        <w:rPr>
          <w:lang w:eastAsia="sl-SI"/>
        </w:rPr>
      </w:pPr>
    </w:p>
    <w:p w14:paraId="01FFAC45" w14:textId="77777777" w:rsidR="00965657" w:rsidRDefault="00965657" w:rsidP="00965657">
      <w:pPr>
        <w:rPr>
          <w:lang w:eastAsia="sl-SI"/>
        </w:rPr>
      </w:pPr>
    </w:p>
    <w:tbl>
      <w:tblPr>
        <w:tblW w:w="879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778"/>
        <w:gridCol w:w="6"/>
        <w:gridCol w:w="247"/>
        <w:gridCol w:w="6"/>
        <w:gridCol w:w="783"/>
        <w:gridCol w:w="6"/>
        <w:gridCol w:w="702"/>
        <w:gridCol w:w="6"/>
        <w:gridCol w:w="703"/>
        <w:gridCol w:w="6"/>
        <w:gridCol w:w="845"/>
        <w:gridCol w:w="6"/>
      </w:tblGrid>
      <w:tr w:rsidR="00965657" w:rsidRPr="00965657" w14:paraId="30200E12" w14:textId="77777777" w:rsidTr="005C7ED3">
        <w:trPr>
          <w:trHeight w:val="435"/>
        </w:trPr>
        <w:tc>
          <w:tcPr>
            <w:tcW w:w="5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3AFDD5CF" w14:textId="6F0E2D2E" w:rsidR="00965657" w:rsidRPr="00965657" w:rsidRDefault="00965657" w:rsidP="00965657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sl-SI" w:bidi="sd-Deva-IN"/>
              </w:rPr>
            </w:pPr>
            <w:r w:rsidRPr="005C7ED3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sl-SI" w:bidi="sd-Deva-IN"/>
              </w:rPr>
              <w:t>Sklopi dokumentacije ali delov rešitve, potrebni za predajo ob določeni namestitvi v okolje naročnika.</w:t>
            </w:r>
          </w:p>
        </w:tc>
        <w:tc>
          <w:tcPr>
            <w:tcW w:w="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70030FB" w14:textId="77777777" w:rsidR="00965657" w:rsidRPr="00965657" w:rsidRDefault="00965657" w:rsidP="00965657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1D63CB4D" w14:textId="77777777" w:rsidR="00965657" w:rsidRPr="00965657" w:rsidRDefault="00965657" w:rsidP="00965657">
            <w:pPr>
              <w:spacing w:line="240" w:lineRule="auto"/>
              <w:jc w:val="center"/>
              <w:rPr>
                <w:rFonts w:ascii="Aptos Narrow" w:eastAsia="Times New Roman" w:hAnsi="Aptos Narrow"/>
                <w:b/>
                <w:bCs/>
                <w:sz w:val="24"/>
                <w:szCs w:val="24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b/>
                <w:bCs/>
                <w:sz w:val="24"/>
                <w:szCs w:val="24"/>
                <w:lang w:eastAsia="sl-SI" w:bidi="sd-Deva-IN"/>
              </w:rPr>
              <w:t>Razvoj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187B12B4" w14:textId="77777777" w:rsidR="00965657" w:rsidRPr="00965657" w:rsidRDefault="00965657" w:rsidP="00965657">
            <w:pPr>
              <w:spacing w:line="240" w:lineRule="auto"/>
              <w:jc w:val="center"/>
              <w:rPr>
                <w:rFonts w:ascii="Aptos Narrow" w:eastAsia="Times New Roman" w:hAnsi="Aptos Narrow"/>
                <w:b/>
                <w:bCs/>
                <w:sz w:val="24"/>
                <w:szCs w:val="24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b/>
                <w:bCs/>
                <w:sz w:val="24"/>
                <w:szCs w:val="24"/>
                <w:lang w:eastAsia="sl-SI" w:bidi="sd-Deva-IN"/>
              </w:rPr>
              <w:t>Test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4489530A" w14:textId="77777777" w:rsidR="00965657" w:rsidRPr="00965657" w:rsidRDefault="00965657" w:rsidP="00965657">
            <w:pPr>
              <w:spacing w:line="240" w:lineRule="auto"/>
              <w:jc w:val="center"/>
              <w:rPr>
                <w:rFonts w:ascii="Aptos Narrow" w:eastAsia="Times New Roman" w:hAnsi="Aptos Narrow"/>
                <w:b/>
                <w:bCs/>
                <w:sz w:val="24"/>
                <w:szCs w:val="24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b/>
                <w:bCs/>
                <w:sz w:val="24"/>
                <w:szCs w:val="24"/>
                <w:lang w:eastAsia="sl-SI" w:bidi="sd-Deva-IN"/>
              </w:rPr>
              <w:t>UAT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634383B1" w14:textId="77777777" w:rsidR="00965657" w:rsidRPr="00965657" w:rsidRDefault="00965657" w:rsidP="00965657">
            <w:pPr>
              <w:spacing w:line="240" w:lineRule="auto"/>
              <w:jc w:val="center"/>
              <w:rPr>
                <w:rFonts w:ascii="Aptos Narrow" w:eastAsia="Times New Roman" w:hAnsi="Aptos Narrow"/>
                <w:b/>
                <w:bCs/>
                <w:sz w:val="24"/>
                <w:szCs w:val="24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b/>
                <w:bCs/>
                <w:sz w:val="24"/>
                <w:szCs w:val="24"/>
                <w:lang w:eastAsia="sl-SI" w:bidi="sd-Deva-IN"/>
              </w:rPr>
              <w:t>PROD</w:t>
            </w:r>
          </w:p>
        </w:tc>
      </w:tr>
      <w:tr w:rsidR="003F1780" w:rsidRPr="00965657" w14:paraId="3255E371" w14:textId="77777777" w:rsidTr="005C7ED3">
        <w:trPr>
          <w:gridAfter w:val="1"/>
          <w:wAfter w:w="6" w:type="dxa"/>
          <w:trHeight w:val="390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2F2676" w14:textId="77777777" w:rsidR="00965657" w:rsidRPr="00965657" w:rsidRDefault="00965657" w:rsidP="0096565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E3526F" w14:textId="77777777" w:rsidR="00965657" w:rsidRPr="00965657" w:rsidRDefault="00965657" w:rsidP="00965657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9DE56CD" w14:textId="77777777" w:rsidR="00965657" w:rsidRPr="00965657" w:rsidRDefault="00965657" w:rsidP="00965657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1B4AE39" w14:textId="77777777" w:rsidR="00965657" w:rsidRPr="00965657" w:rsidRDefault="00965657" w:rsidP="00965657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B8C7995" w14:textId="77777777" w:rsidR="00965657" w:rsidRPr="00965657" w:rsidRDefault="00965657" w:rsidP="00965657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720F770" w14:textId="77777777" w:rsidR="00965657" w:rsidRPr="00965657" w:rsidRDefault="00965657" w:rsidP="00965657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C157E6" w14:textId="77777777" w:rsidR="00965657" w:rsidRPr="00965657" w:rsidRDefault="00965657" w:rsidP="00965657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3AC18CA4" w14:textId="77777777" w:rsidTr="005C7ED3">
        <w:trPr>
          <w:gridAfter w:val="1"/>
          <w:wAfter w:w="6" w:type="dxa"/>
          <w:trHeight w:val="375"/>
        </w:trPr>
        <w:tc>
          <w:tcPr>
            <w:tcW w:w="5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4CDB4F" w14:textId="4F16538F" w:rsidR="005C7ED3" w:rsidRPr="00E26AA4" w:rsidRDefault="005C7ED3" w:rsidP="00965657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b/>
                <w:bCs/>
                <w:color w:val="000000"/>
                <w:szCs w:val="20"/>
                <w:lang w:eastAsia="sl-SI" w:bidi="sd-Deva-IN"/>
              </w:rPr>
              <w:t xml:space="preserve">Programski deli rešitve </w:t>
            </w:r>
          </w:p>
        </w:tc>
        <w:tc>
          <w:tcPr>
            <w:tcW w:w="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61C67" w14:textId="77777777" w:rsidR="005C7ED3" w:rsidRPr="00965657" w:rsidRDefault="005C7ED3" w:rsidP="00965657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C3F76" w14:textId="2FB1B729" w:rsidR="005C7ED3" w:rsidRPr="00965657" w:rsidRDefault="005C7ED3" w:rsidP="00965657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B5382" w14:textId="5A20999B" w:rsidR="005C7ED3" w:rsidRPr="00965657" w:rsidRDefault="005C7ED3" w:rsidP="00965657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F5A33" w14:textId="2A354EE6" w:rsidR="005C7ED3" w:rsidRPr="00965657" w:rsidRDefault="005C7ED3" w:rsidP="00965657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14244D" w14:textId="60AB6457" w:rsidR="005C7ED3" w:rsidRPr="00965657" w:rsidRDefault="005C7ED3" w:rsidP="00965657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</w:p>
        </w:tc>
      </w:tr>
      <w:tr w:rsidR="005C7ED3" w:rsidRPr="00965657" w14:paraId="3839F998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DD9DDC1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A1D0CC8" w14:textId="1775686D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Planiran release, urnik buildov in časovnica razvoja posameznih sklopov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01C11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16F9F" w14:textId="0E33C8C2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4107D" w14:textId="73A985ED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94A33" w14:textId="4983D1EE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80689B" w14:textId="6119629D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5F845848" w14:textId="77777777" w:rsidTr="005C7ED3">
        <w:trPr>
          <w:gridAfter w:val="1"/>
          <w:wAfter w:w="6" w:type="dxa"/>
          <w:trHeight w:val="1515"/>
        </w:trPr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D5448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308AA18D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Potrjena funkcionalna specifikacija in načrt rešitve: </w:t>
            </w:r>
          </w:p>
          <w:p w14:paraId="1E162102" w14:textId="2B656086" w:rsidR="005C7ED3" w:rsidRPr="00E26AA4" w:rsidRDefault="005C7ED3" w:rsidP="00EE5138">
            <w:pPr>
              <w:pStyle w:val="Odstavekseznama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Specifikacije poslovnih procesa ki so podprti z rešitvijo </w:t>
            </w:r>
            <w:r w:rsidR="008F7FDA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v 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standardu BPMN</w:t>
            </w:r>
          </w:p>
          <w:p w14:paraId="01D72CCB" w14:textId="44968C6F" w:rsidR="005C7ED3" w:rsidRPr="00E26AA4" w:rsidRDefault="005C7ED3" w:rsidP="00EE5138">
            <w:pPr>
              <w:pStyle w:val="Odstavekseznama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Funkcionalna dekompozicija in opis sklopov.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2B08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B01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5F9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DECB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EF686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57D19024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BA7AE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29CC322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Narejeni release notes funkcionalnosti rešitve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6D22E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1EF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543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09E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63AFC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5BFE47FD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39091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11DDC33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Narejeni SW buildi rešitve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5BFB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682A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0BA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F988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A709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3BDF5458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CADC5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84337E1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Preverjeni zunanji servisi in dostopi do servisov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3A05C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B95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441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7BA1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9C8F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388B85D1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378AF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D297457" w14:textId="52A04E91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Pripravljen "reverse" plan v primeru neuspešne namestitve v okolje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123D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767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97F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78A76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7942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092DB36F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811C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2AFAF560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Pripravljene instalacijske skripte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4346B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F73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D24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4EC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3D42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39D39BAC" w14:textId="77777777" w:rsidTr="005C7ED3">
        <w:trPr>
          <w:gridAfter w:val="1"/>
          <w:wAfter w:w="6" w:type="dxa"/>
          <w:trHeight w:val="61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5AB4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E2979C4" w14:textId="711E5565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Navodilo in zahteve po potrebnem zaustavljanju ali resetiranju drugih rešitev v okolju naročnika, seznam nedelovanja rešitev v času namestitve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12DE5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A6DE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FEBA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196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FBAF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32001747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7F386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A160D94" w14:textId="060D87D8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Pripravljenih config in setup datoteke za namestitev in začetni zagon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3E5EB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4BA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B12F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857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2303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1530C9E6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D735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B11F2FA" w14:textId="0F817E5D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Objava znanih napak ali začasnih rešitev (workaround) v rešitvi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36226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130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D1CA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578B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52D8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0D66DF4B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E29F7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95C9F0E" w14:textId="37CA3019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Identificirana tveganja namestitve in nadgradnje ter pripravljen recovery plan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EAA04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0B56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8985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20F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36C8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3EB47D0D" w14:textId="77777777" w:rsidTr="005C7ED3">
        <w:trPr>
          <w:gridAfter w:val="1"/>
          <w:wAfter w:w="6" w:type="dxa"/>
          <w:trHeight w:val="61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103D5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C4CD613" w14:textId="494A9F2A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Pripravljene skripte za migracijo podatkov (šifranti) prejšnje verzije ali obstoječega okolja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D6CA0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E1C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F981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A42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B868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07DE5FAB" w14:textId="77777777" w:rsidTr="005C7ED3">
        <w:trPr>
          <w:gridAfter w:val="1"/>
          <w:wAfter w:w="6" w:type="dxa"/>
          <w:trHeight w:val="61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E2262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DE9C817" w14:textId="2C953BB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Vpisane in preverjanje vrednosti v ključnih šifrantih nove verzije (predvsem kjer je nova rešitev primarni upravljalec podatkov)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E06ED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938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9ACB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635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DFBB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4A92516C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E1D5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4CCA9DA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Pripravljene skripte za psevdonimizacijo ali anonimizacijo podatkov 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D0B9B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F30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41F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309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1E45B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  <w:t> </w:t>
            </w:r>
          </w:p>
        </w:tc>
      </w:tr>
      <w:tr w:rsidR="005C7ED3" w:rsidRPr="00965657" w14:paraId="6CD1FDA8" w14:textId="77777777" w:rsidTr="005C7ED3">
        <w:trPr>
          <w:gridAfter w:val="1"/>
          <w:wAfter w:w="6" w:type="dxa"/>
          <w:trHeight w:val="61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7852" w14:textId="77777777" w:rsidR="005C7ED3" w:rsidRPr="00E26AA4" w:rsidRDefault="005C7ED3" w:rsidP="005C7ED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FF0000"/>
                <w:szCs w:val="20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5F6C4B2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Identificirani vplivi na druge rešitve/aplikacije in določene potrebne spremembe le teh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4B183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AC80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964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0FCB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584BB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7F537959" w14:textId="77777777" w:rsidTr="005C7ED3">
        <w:trPr>
          <w:gridAfter w:val="1"/>
          <w:wAfter w:w="6" w:type="dxa"/>
          <w:trHeight w:val="391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1363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B253478" w14:textId="04AC13ED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Pripravljena tehnična dokumentacija rešitve /sistema, ki vključuje:</w:t>
            </w:r>
          </w:p>
          <w:p w14:paraId="5CE680FA" w14:textId="1969843D" w:rsidR="005C7ED3" w:rsidRPr="00E26AA4" w:rsidRDefault="005C7ED3" w:rsidP="00EE5138">
            <w:pPr>
              <w:pStyle w:val="Odstavekseznama"/>
              <w:numPr>
                <w:ilvl w:val="0"/>
                <w:numId w:val="13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Spisek gradnikov rešitve z opisom </w:t>
            </w:r>
          </w:p>
          <w:p w14:paraId="6CF3869E" w14:textId="15A60079" w:rsidR="005C7ED3" w:rsidRPr="00E26AA4" w:rsidRDefault="005C7ED3" w:rsidP="00EE5138">
            <w:pPr>
              <w:pStyle w:val="Odstavekseznama"/>
              <w:numPr>
                <w:ilvl w:val="0"/>
                <w:numId w:val="13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Popis uporabljenih tehnologij in dodatne opreme</w:t>
            </w:r>
          </w:p>
          <w:p w14:paraId="194EE73C" w14:textId="14ED0227" w:rsidR="005C7ED3" w:rsidRPr="00E26AA4" w:rsidRDefault="005C7ED3" w:rsidP="00EE5138">
            <w:pPr>
              <w:pStyle w:val="Odstavekseznama"/>
              <w:numPr>
                <w:ilvl w:val="0"/>
                <w:numId w:val="13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Specifikacije strukture podatkov z opisom </w:t>
            </w:r>
            <w:r w:rsidR="008F7FDA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ter opis vseh podatkovnih povezav</w:t>
            </w:r>
          </w:p>
          <w:p w14:paraId="49307175" w14:textId="7FD75652" w:rsidR="005C7ED3" w:rsidRPr="00E26AA4" w:rsidRDefault="005C7ED3" w:rsidP="00EE5138">
            <w:pPr>
              <w:pStyle w:val="Odstavekseznama"/>
              <w:numPr>
                <w:ilvl w:val="0"/>
                <w:numId w:val="13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Specifikacije spletnih vmesnikov in spletnih storitev</w:t>
            </w:r>
          </w:p>
          <w:p w14:paraId="4F48A496" w14:textId="43FE68B8" w:rsidR="005C7ED3" w:rsidRPr="00E26AA4" w:rsidRDefault="005C7ED3" w:rsidP="00EE5138">
            <w:pPr>
              <w:pStyle w:val="Odstavekseznama"/>
              <w:numPr>
                <w:ilvl w:val="0"/>
                <w:numId w:val="13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Specifikacijo aplikacije za prikaz podrobnosti o delovanju vseh gradnikov vključenih v rešitev</w:t>
            </w:r>
          </w:p>
          <w:p w14:paraId="404037AA" w14:textId="77777777" w:rsidR="005C7ED3" w:rsidRPr="00E26AA4" w:rsidRDefault="00C61D91" w:rsidP="00EE5138">
            <w:pPr>
              <w:pStyle w:val="Odstavekseznama"/>
              <w:numPr>
                <w:ilvl w:val="0"/>
                <w:numId w:val="13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Celovit dokument a</w:t>
            </w:r>
            <w:r w:rsidR="005C7ED3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rhitekt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e rešitve, ki bo celovito prikazal povezljivost in odvisnost svoje rešitve za delovanje VT in enovitega informacijskega sistema za DO</w:t>
            </w:r>
            <w:r w:rsidR="005C7ED3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, popis vseh integracij z drugimi rešitvami, topologijo strežnikov, uporabljene tehnološke standarde, tehnologijo baze podatkov, uporabljene varnostne standarde …)</w:t>
            </w:r>
          </w:p>
          <w:p w14:paraId="5DDD9275" w14:textId="182029B9" w:rsidR="008F7FDA" w:rsidRPr="00E26AA4" w:rsidRDefault="008F7FDA" w:rsidP="00EE5138">
            <w:pPr>
              <w:pStyle w:val="Odstavekseznama"/>
              <w:numPr>
                <w:ilvl w:val="0"/>
                <w:numId w:val="13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87603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0CF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F1DC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837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8B13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5E910B31" w14:textId="77777777" w:rsidTr="005C7ED3">
        <w:trPr>
          <w:gridAfter w:val="1"/>
          <w:wAfter w:w="6" w:type="dxa"/>
          <w:trHeight w:val="273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33A8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F3DFAD0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Urejena in dokumentirana izvorna koda (lahko tudi arhivirana), kar vključuje:</w:t>
            </w:r>
          </w:p>
          <w:p w14:paraId="73356AF8" w14:textId="1BFA5C04" w:rsidR="005C7ED3" w:rsidRPr="00E26AA4" w:rsidRDefault="005C7ED3" w:rsidP="00EE5138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Izvorno programsko kodo, vključno z gradbenimi elementi, komponentami, uporabljenimi knjižnicami</w:t>
            </w:r>
            <w:r w:rsidR="00C61D91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 (v celoti, vključujoč izvorno kodo pripadajočih knjižnic)</w:t>
            </w:r>
          </w:p>
          <w:p w14:paraId="6355919F" w14:textId="24DE5E65" w:rsidR="005C7ED3" w:rsidRPr="00E26AA4" w:rsidRDefault="005C7ED3" w:rsidP="00EE5138">
            <w:pPr>
              <w:pStyle w:val="Odstavekseznama"/>
              <w:numPr>
                <w:ilvl w:val="0"/>
                <w:numId w:val="14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Podroben opis uporabe morebitnih dodatnih storitev, knjižnic, komponent itd., ki se uporabljajo ali dobavljajo in niso last/delo izvajalca,</w:t>
            </w:r>
          </w:p>
          <w:p w14:paraId="64C05F65" w14:textId="1CEEA051" w:rsidR="005C7ED3" w:rsidRPr="00E26AA4" w:rsidRDefault="005C7ED3" w:rsidP="00EE5138">
            <w:pPr>
              <w:pStyle w:val="Odstavekseznama"/>
              <w:numPr>
                <w:ilvl w:val="0"/>
                <w:numId w:val="14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Natančna navodila za postavitev razvojnega okolja, kjer se izvaja/prevaja izvorna koda iz prejšnjih dveh odstavkov</w:t>
            </w:r>
            <w:r w:rsidR="00C61D91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,</w:t>
            </w:r>
          </w:p>
          <w:p w14:paraId="64AD7F94" w14:textId="6F044C65" w:rsidR="00C61D91" w:rsidRPr="00E26AA4" w:rsidRDefault="00C61D91" w:rsidP="00EE5138">
            <w:pPr>
              <w:pStyle w:val="Odstavekseznama"/>
              <w:numPr>
                <w:ilvl w:val="0"/>
                <w:numId w:val="14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Shranjeno v repozitoriju izvorne kode in dokumentacije, dokumentacijo in navodila za namestitev (z vso tehnično dokumentacijo in uporabniško dokumentacijo (kot npr. aplikacijske pakete, uspešno in neuspešno izvedene teste, objekte podatkovnih zbirk, poročila o namestitvah, navodila za povratek) ter poročilo o dejansko opravljenih storitvah).</w:t>
            </w:r>
          </w:p>
          <w:p w14:paraId="5E6E7EB8" w14:textId="03AED1A6" w:rsidR="00C61D91" w:rsidRPr="00E26AA4" w:rsidRDefault="00C61D91" w:rsidP="00EE5138">
            <w:pPr>
              <w:pStyle w:val="Odstavekseznama"/>
              <w:numPr>
                <w:ilvl w:val="0"/>
                <w:numId w:val="14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Vsa dokumentacija mora biti v slovenskem jeziku.</w:t>
            </w:r>
          </w:p>
          <w:p w14:paraId="39C915CD" w14:textId="43188F5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1B42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9F3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1FDC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0B0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49F53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18919B83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7410C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7D3758ED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szCs w:val="20"/>
                <w:lang w:eastAsia="sl-SI" w:bidi="sd-Deva-IN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F5B67C5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CB2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882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637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9D2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37B4344E" w14:textId="77777777" w:rsidTr="005C7ED3">
        <w:trPr>
          <w:gridAfter w:val="1"/>
          <w:wAfter w:w="6" w:type="dxa"/>
          <w:trHeight w:val="390"/>
        </w:trPr>
        <w:tc>
          <w:tcPr>
            <w:tcW w:w="5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36BCF9" w14:textId="6273FABA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b/>
                <w:bCs/>
                <w:color w:val="000000"/>
                <w:szCs w:val="20"/>
                <w:lang w:eastAsia="sl-SI" w:bidi="sd-Deva-IN"/>
              </w:rPr>
              <w:t>Uporabniki in pravice</w:t>
            </w:r>
          </w:p>
        </w:tc>
        <w:tc>
          <w:tcPr>
            <w:tcW w:w="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58A0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C67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BDD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DAD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F307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7CE377A1" w14:textId="77777777" w:rsidTr="005C7ED3">
        <w:trPr>
          <w:gridAfter w:val="1"/>
          <w:wAfter w:w="6" w:type="dxa"/>
          <w:trHeight w:val="615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768C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298B8F55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Kreirani testni uporabniki s testnimi pr</w:t>
            </w:r>
            <w:r w:rsidRPr="00E26AA4">
              <w:rPr>
                <w:rFonts w:eastAsia="Times New Roman" w:cs="Arial"/>
                <w:szCs w:val="20"/>
                <w:lang w:eastAsia="sl-SI" w:bidi="sd-Deva-IN"/>
              </w:rPr>
              <w:t>avicami - tako imenski ali aplikativni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7F13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FBE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C9D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2F66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C4F8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13F38864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654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247567E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Kreirani pravi uporabniki s testnimi pravicami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09B9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D1E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60A3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1F4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0233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0D8BAB3C" w14:textId="77777777" w:rsidTr="005C7ED3">
        <w:trPr>
          <w:gridAfter w:val="1"/>
          <w:wAfter w:w="6" w:type="dxa"/>
          <w:trHeight w:val="3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4198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E142888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Kreirani pravi uporabniki s pravimi pravicami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D71A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E2D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A57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FCB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C3E3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617A44C0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5C4D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726D749F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szCs w:val="20"/>
                <w:lang w:eastAsia="sl-SI" w:bidi="sd-Deva-IN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C1FF603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DD3D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B79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2FE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FADA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1601126B" w14:textId="77777777" w:rsidTr="005C7ED3">
        <w:trPr>
          <w:gridAfter w:val="1"/>
          <w:wAfter w:w="6" w:type="dxa"/>
          <w:trHeight w:val="390"/>
        </w:trPr>
        <w:tc>
          <w:tcPr>
            <w:tcW w:w="5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BE9A9F" w14:textId="353B988C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b/>
                <w:bCs/>
                <w:color w:val="000000"/>
                <w:szCs w:val="20"/>
                <w:lang w:eastAsia="sl-SI" w:bidi="sd-Deva-IN"/>
              </w:rPr>
              <w:t>Komunikacija</w:t>
            </w:r>
          </w:p>
        </w:tc>
        <w:tc>
          <w:tcPr>
            <w:tcW w:w="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E854D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B60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5F2A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B27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446E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1D2FF2F1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C481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37D5B308" w14:textId="15348374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Interna (ministrstvo, CSD…, partnerji) obvestila o najavi aktivnosti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013E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580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E5D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744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87A7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35718C57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BFB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9D3E512" w14:textId="6A88B69C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Zunanja javnost - obveščanje o nadgradnji do vseh deležnikov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9F7B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1783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D0B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957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EAF8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7D89F722" w14:textId="77777777" w:rsidTr="005C7ED3">
        <w:trPr>
          <w:gridAfter w:val="1"/>
          <w:wAfter w:w="6" w:type="dxa"/>
          <w:trHeight w:val="63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B07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077B63F4" w14:textId="26980870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Komunikacijski plan drugih deležnikov (partnerji storitev, infrastrukture ipd)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4D40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E604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36F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9A44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F3B7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63411A35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DAD38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55F2C055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szCs w:val="20"/>
                <w:lang w:eastAsia="sl-SI" w:bidi="sd-Deva-IN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CC95D3C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B74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77D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EED6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5406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7B8962E5" w14:textId="77777777" w:rsidTr="005C7ED3">
        <w:trPr>
          <w:gridAfter w:val="1"/>
          <w:wAfter w:w="6" w:type="dxa"/>
          <w:trHeight w:val="390"/>
        </w:trPr>
        <w:tc>
          <w:tcPr>
            <w:tcW w:w="5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8AD6CF" w14:textId="2C544681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b/>
                <w:bCs/>
                <w:color w:val="000000"/>
                <w:szCs w:val="20"/>
                <w:lang w:eastAsia="sl-SI" w:bidi="sd-Deva-IN"/>
              </w:rPr>
              <w:t>Časovnica, plan, urniki</w:t>
            </w:r>
          </w:p>
        </w:tc>
        <w:tc>
          <w:tcPr>
            <w:tcW w:w="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FA68D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56A0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839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BA7A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BC1D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49E2AF91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F80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0D701D83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Pripravljen časovni plan aktivnosti posameznega prehoda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D7B3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AED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4C83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38B3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2EF4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1A181C90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624AC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0769898B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Določeni ključni viri za izvedbo prehoda/objave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E4FAB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397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B59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4B8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4720C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27731924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C90D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3F1E2BE0" w14:textId="790735E1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Zagotovljeni ključni viri v določenih časovnih terminih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6160F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DD3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87C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E6B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3B2E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18EBDE93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85006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3F42B6C5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Zagotovljen "back-up" virov ali protokol eskalacije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6D11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2CA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9F5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A28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5020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14120CFF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675E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7A72511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Pridobljene "avtorizacije" za izvedbo prehoda/objav verzije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5F5CF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F12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13D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25CB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DDA06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32E858CA" w14:textId="77777777" w:rsidTr="005C7ED3">
        <w:trPr>
          <w:gridAfter w:val="1"/>
          <w:wAfter w:w="6" w:type="dxa"/>
          <w:trHeight w:val="3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94CE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5592C71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Dogovorjen SLA odzivnosti za podporo s strani izvajalca in notranje ekipe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AA6B2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C49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C5F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F25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Times New Roman"/>
                <w:b/>
                <w:bCs/>
                <w:color w:val="FF0000"/>
                <w:sz w:val="28"/>
                <w:szCs w:val="28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3BF2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1BCA16BE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3044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06E7781A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szCs w:val="20"/>
                <w:lang w:eastAsia="sl-SI" w:bidi="sd-Deva-IN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8F73749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F46A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D5AF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115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1FA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0751AC1E" w14:textId="77777777" w:rsidTr="005C7ED3">
        <w:trPr>
          <w:gridAfter w:val="1"/>
          <w:wAfter w:w="6" w:type="dxa"/>
          <w:trHeight w:val="390"/>
        </w:trPr>
        <w:tc>
          <w:tcPr>
            <w:tcW w:w="5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4EAB224" w14:textId="4505A1C5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b/>
                <w:bCs/>
                <w:color w:val="000000"/>
                <w:szCs w:val="20"/>
                <w:lang w:eastAsia="sl-SI" w:bidi="sd-Deva-IN"/>
              </w:rPr>
              <w:t>Šolanja, treningu, on-boarding uporabnikov (interno, zunanje)</w:t>
            </w:r>
          </w:p>
        </w:tc>
        <w:tc>
          <w:tcPr>
            <w:tcW w:w="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0B5D1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E93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D2F3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CB5E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B420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563FB03E" w14:textId="77777777" w:rsidTr="005C7ED3">
        <w:trPr>
          <w:gridAfter w:val="1"/>
          <w:wAfter w:w="6" w:type="dxa"/>
          <w:trHeight w:val="1815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A1A2" w14:textId="77777777" w:rsidR="005C7ED3" w:rsidRPr="005C7ED3" w:rsidRDefault="005C7ED3" w:rsidP="00EE5138">
            <w:pPr>
              <w:pStyle w:val="Odstavekseznama"/>
              <w:numPr>
                <w:ilvl w:val="0"/>
                <w:numId w:val="15"/>
              </w:num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D602A4D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Izdelana navodila za interno uporabo (admin, uporabniki, skrbniki…):</w:t>
            </w:r>
          </w:p>
          <w:p w14:paraId="06FF2C51" w14:textId="431E7BD0" w:rsidR="005C7ED3" w:rsidRPr="00E26AA4" w:rsidRDefault="005C7ED3" w:rsidP="00EE5138">
            <w:pPr>
              <w:pStyle w:val="Odstavekseznama"/>
              <w:numPr>
                <w:ilvl w:val="0"/>
                <w:numId w:val="15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Navodila za</w:t>
            </w:r>
            <w:r w:rsidR="00A460A4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 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interne uporabnike na CSD…</w:t>
            </w:r>
          </w:p>
          <w:p w14:paraId="574E3192" w14:textId="77777777" w:rsidR="005C7ED3" w:rsidRPr="00E26AA4" w:rsidRDefault="005C7ED3" w:rsidP="00EE5138">
            <w:pPr>
              <w:pStyle w:val="Odstavekseznama"/>
              <w:numPr>
                <w:ilvl w:val="0"/>
                <w:numId w:val="15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Navodila za zunanje uporabnike rešitev</w:t>
            </w:r>
          </w:p>
          <w:p w14:paraId="27FAFD59" w14:textId="1861D477" w:rsidR="005C7ED3" w:rsidRPr="00E26AA4" w:rsidRDefault="005C7ED3" w:rsidP="00EE5138">
            <w:pPr>
              <w:pStyle w:val="Odstavekseznama"/>
              <w:numPr>
                <w:ilvl w:val="0"/>
                <w:numId w:val="15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Operativna Navodila administratorjem rešitve</w:t>
            </w:r>
          </w:p>
          <w:p w14:paraId="0CBFD96B" w14:textId="77777777" w:rsidR="005C7ED3" w:rsidRPr="00E26AA4" w:rsidRDefault="005C7ED3" w:rsidP="00EE5138">
            <w:pPr>
              <w:pStyle w:val="Odstavekseznama"/>
              <w:numPr>
                <w:ilvl w:val="0"/>
                <w:numId w:val="15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Navodila za podporo administratorjem rešitve glede razvoja, </w:t>
            </w:r>
            <w:r w:rsidR="00A460A4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priprave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 instalacij, podpore uporabnikom, reševanju napak, kritičnim napakam in odpovedim delovanja….)</w:t>
            </w:r>
          </w:p>
          <w:p w14:paraId="5AF9C088" w14:textId="069A74F7" w:rsidR="00C61D91" w:rsidRPr="00E26AA4" w:rsidRDefault="00C61D91" w:rsidP="00EE5138">
            <w:pPr>
              <w:pStyle w:val="Odstavekseznama"/>
              <w:numPr>
                <w:ilvl w:val="0"/>
                <w:numId w:val="15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Navodila naj vsebujejo kratke video posnetke o pravilnem delovanju programske rešitve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04D6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2610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465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75D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1553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117AB55D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9255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AFB881A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Izdelana navodila in Q&amp;A za zunanje uporabnike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1813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5677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E5263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6F03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CEB82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4F5109A5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C6F6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59B7CBE" w14:textId="12917385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Izvedba demo prikaza delovanja rešitve deležnikom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D5E2F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3372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67873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CBF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883B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69A24A20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BF1C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0A85722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Izvedba šolanja uporabnikov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39163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5B3B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BF3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D0EA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8675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2380E6EB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2AAA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0B5AB51F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Šolanje zunanjih uporabnikov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32CEC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183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2F4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F984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19B5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2EB4D9E9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79373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0506098" w14:textId="7AF4E752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Proces on-boardinga vseh deležnikov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7B70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A57D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EEDA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F9B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19C46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46B7CD53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872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2704BB68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Pomoč in podpora uporabnikom pri uporabi - poslovni del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64418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F393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2CD6C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64E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FB6E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223F2DFC" w14:textId="77777777" w:rsidTr="005C7ED3">
        <w:trPr>
          <w:gridAfter w:val="1"/>
          <w:wAfter w:w="6" w:type="dxa"/>
          <w:trHeight w:val="3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CBF1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F4BE2AB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Pomoč in podpora uporabnikom pri uporabi - tehnični del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3A9FC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D300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F2E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D6B0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7F6B2B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5044D98A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3DC7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16BD7263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szCs w:val="20"/>
                <w:lang w:eastAsia="sl-SI" w:bidi="sd-Deva-IN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CD9F96E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2FD6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F350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14C6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A64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4B66BE56" w14:textId="77777777" w:rsidTr="005C7ED3">
        <w:trPr>
          <w:gridAfter w:val="1"/>
          <w:wAfter w:w="6" w:type="dxa"/>
          <w:trHeight w:val="390"/>
        </w:trPr>
        <w:tc>
          <w:tcPr>
            <w:tcW w:w="5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1239456" w14:textId="3DAD6CED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b/>
                <w:bCs/>
                <w:color w:val="000000"/>
                <w:szCs w:val="20"/>
                <w:lang w:eastAsia="sl-SI" w:bidi="sd-Deva-IN"/>
              </w:rPr>
              <w:t>Ustreznost testov rešitve</w:t>
            </w:r>
          </w:p>
        </w:tc>
        <w:tc>
          <w:tcPr>
            <w:tcW w:w="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E86C7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4A7A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D70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F86C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B13E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56A48920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FA0BF2F" w14:textId="7B6EB8EF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4D35507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Pripravljeno testno okolje s testnimi podatki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1B70D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287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46A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645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91D4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2758189B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7F26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9738535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Pripravljeni in potrjeni testni scenariji za funkcionalne zahteve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A2921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CB5A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18FB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347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7A16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64328767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4B5AA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24AA4647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Pripravljeni in potrjeni testni scenariji za migracijo podatkov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6CDA9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AB4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B4C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14A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585C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7A20C897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16D4A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D4A4E74" w14:textId="09B17C5D" w:rsidR="005C7ED3" w:rsidRPr="00E26AA4" w:rsidRDefault="00D1442A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Izvedeni in posredovani </w:t>
            </w:r>
            <w:r w:rsidR="005C7ED3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rezultati 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izvedbe testnih scenarijev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962E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201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700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022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2854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7ABEC65F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C3F1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0ECD4779" w14:textId="36960C2A" w:rsidR="005C7ED3" w:rsidRPr="00E26AA4" w:rsidRDefault="00D1442A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Potrdilo o opravljenem </w:t>
            </w:r>
            <w:r w:rsidR="005C7ED3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varnostn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em pregledu in izvedenem </w:t>
            </w:r>
            <w:r w:rsidR="005C7ED3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penetracijsk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em </w:t>
            </w:r>
            <w:r w:rsidR="005C7ED3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test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u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B8EE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89B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9B959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67F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875E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6B610B22" w14:textId="77777777" w:rsidTr="005C7ED3">
        <w:trPr>
          <w:gridAfter w:val="1"/>
          <w:wAfter w:w="6" w:type="dxa"/>
          <w:trHeight w:val="3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2CF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142BC58" w14:textId="516DB470" w:rsidR="005C7ED3" w:rsidRPr="00E26AA4" w:rsidRDefault="00D1442A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Potrdilo o opravljenem </w:t>
            </w:r>
            <w:r w:rsidR="005C7ED3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obremeniln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em </w:t>
            </w:r>
            <w:r w:rsidR="005C7ED3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test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u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07A26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AD926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95C5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92F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8ABBB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08CCEBE6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50E4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4831045E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szCs w:val="20"/>
                <w:lang w:eastAsia="sl-SI" w:bidi="sd-Deva-IN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B8176CC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321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AA1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7A6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E4DE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6892ED13" w14:textId="77777777" w:rsidTr="005C7ED3">
        <w:trPr>
          <w:gridAfter w:val="1"/>
          <w:wAfter w:w="6" w:type="dxa"/>
          <w:trHeight w:val="390"/>
        </w:trPr>
        <w:tc>
          <w:tcPr>
            <w:tcW w:w="5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D3D3A5" w14:textId="5D1CAD10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b/>
                <w:bCs/>
                <w:color w:val="000000"/>
                <w:szCs w:val="20"/>
                <w:lang w:eastAsia="sl-SI" w:bidi="sd-Deva-IN"/>
              </w:rPr>
              <w:t>Pogodbeni odnos, skladnost procesov, prevzemni kriteriji</w:t>
            </w:r>
          </w:p>
        </w:tc>
        <w:tc>
          <w:tcPr>
            <w:tcW w:w="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0E33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894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B55F7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B12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22FD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</w:tr>
      <w:tr w:rsidR="005C7ED3" w:rsidRPr="00965657" w14:paraId="5883CE9E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F028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31130AD8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Pripravljeni pogodbeni kriteriji prevzema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D1EA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E8DB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F42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206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118D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2268511E" w14:textId="77777777" w:rsidTr="005C7ED3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78C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8198F3D" w14:textId="77777777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Izpolnjeni pogodbeni kriteriji prevzema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90289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3006A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904B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400D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2CEC0C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341C9EB0" w14:textId="77777777" w:rsidTr="008F7FDA">
        <w:trPr>
          <w:gridAfter w:val="1"/>
          <w:wAfter w:w="6" w:type="dxa"/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CADB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69FFED8" w14:textId="65422438" w:rsidR="005C7ED3" w:rsidRPr="00E26AA4" w:rsidRDefault="005C7ED3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Zapisnik </w:t>
            </w:r>
            <w:r w:rsidR="00D1442A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prevzemnega 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testa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0905D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2F33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BBA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CBF4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13FE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25B16FE2" w14:textId="77777777" w:rsidTr="008F7FDA">
        <w:trPr>
          <w:gridAfter w:val="1"/>
          <w:wAfter w:w="6" w:type="dxa"/>
          <w:trHeight w:val="451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09AC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1046F14" w14:textId="77777777" w:rsidR="00D1442A" w:rsidRPr="00E26AA4" w:rsidRDefault="005C7ED3" w:rsidP="00D1442A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Zapisnik prevzema po pogodbenih kriterijih in pogojev prevzema, ki vključuje: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br/>
            </w:r>
          </w:p>
          <w:p w14:paraId="224C66B1" w14:textId="68174D7C" w:rsidR="00D1442A" w:rsidRPr="00E26AA4" w:rsidRDefault="00D1442A" w:rsidP="00EE5138">
            <w:pPr>
              <w:pStyle w:val="Odstavekseznama"/>
              <w:numPr>
                <w:ilvl w:val="0"/>
                <w:numId w:val="16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seznam obveznosti, prevzetih s pogodbo in specifikacije,</w:t>
            </w:r>
          </w:p>
          <w:p w14:paraId="680C4B12" w14:textId="189617A8" w:rsidR="00D1442A" w:rsidRPr="00E26AA4" w:rsidRDefault="00D1442A" w:rsidP="00EE5138">
            <w:pPr>
              <w:pStyle w:val="Odstavekseznama"/>
              <w:numPr>
                <w:ilvl w:val="0"/>
                <w:numId w:val="16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pregled opravljenih obveznosti iz prejšnjega odstavka,</w:t>
            </w:r>
          </w:p>
          <w:p w14:paraId="3AA8E946" w14:textId="5D2F394F" w:rsidR="00D1442A" w:rsidRPr="00E26AA4" w:rsidRDefault="00D1442A" w:rsidP="00EE5138">
            <w:pPr>
              <w:pStyle w:val="Odstavekseznama"/>
              <w:numPr>
                <w:ilvl w:val="0"/>
                <w:numId w:val="16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ugotovljene napake pri izvrševanju obveznosti in neizpolnjene obveznosti ter določitev roka za odpravo napak in neizpolnjenih pogodbenih obveznosti,</w:t>
            </w:r>
          </w:p>
          <w:p w14:paraId="7D0A064E" w14:textId="357FB0C9" w:rsidR="00D1442A" w:rsidRPr="00E26AA4" w:rsidRDefault="00D1442A" w:rsidP="00EE5138">
            <w:pPr>
              <w:pStyle w:val="Odstavekseznama"/>
              <w:numPr>
                <w:ilvl w:val="0"/>
                <w:numId w:val="16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ugotavljanje, ali so s pogodbo prevzete obveznosti opravljene v roku - opravljene storitve po specifikaciji in v zahtevani kakovosti ter v skladu s pravili stroke,</w:t>
            </w:r>
          </w:p>
          <w:p w14:paraId="04A0E36A" w14:textId="5EFDBE7C" w:rsidR="00D1442A" w:rsidRPr="00E26AA4" w:rsidRDefault="00D1442A" w:rsidP="00EE5138">
            <w:pPr>
              <w:pStyle w:val="Odstavekseznama"/>
              <w:numPr>
                <w:ilvl w:val="0"/>
                <w:numId w:val="16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obojestransko podpisano, da sta izvajalec in naročnik skupaj pregledala vsebino programske opreme, ki vsebuje izvorno kodo programske rešitve in pripadajočo dokumentacijo iz prejšnjega odstavka ter </w:t>
            </w:r>
          </w:p>
          <w:p w14:paraId="2B40FD66" w14:textId="24F59B8D" w:rsidR="00D1442A" w:rsidRPr="00E26AA4" w:rsidRDefault="00D1442A" w:rsidP="00EE5138">
            <w:pPr>
              <w:pStyle w:val="Odstavekseznama"/>
              <w:numPr>
                <w:ilvl w:val="0"/>
                <w:numId w:val="16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da sta skupaj preverila njegovo delovanje </w:t>
            </w:r>
          </w:p>
          <w:p w14:paraId="373DCFA1" w14:textId="61186AD9" w:rsidR="00D1442A" w:rsidRPr="00E26AA4" w:rsidRDefault="00D1442A" w:rsidP="00EE5138">
            <w:pPr>
              <w:pStyle w:val="Odstavekseznama"/>
              <w:numPr>
                <w:ilvl w:val="0"/>
                <w:numId w:val="16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izvedel test vgradnje in zagona originalne kode pri naročniku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33472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D4E6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77371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818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90855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8F7FDA" w:rsidRPr="00965657" w14:paraId="26E59FCD" w14:textId="77777777" w:rsidTr="008F7FDA">
        <w:trPr>
          <w:gridAfter w:val="1"/>
          <w:wAfter w:w="6" w:type="dxa"/>
          <w:trHeight w:val="108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72B9D" w14:textId="77777777" w:rsidR="008F7FDA" w:rsidRPr="00965657" w:rsidRDefault="008F7FDA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3E0CEB9" w14:textId="4816B87D" w:rsidR="008F7FDA" w:rsidRPr="00E26AA4" w:rsidRDefault="008F7FDA" w:rsidP="00D1442A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Navedbo, kateri mednarodno priznani postopki, metode, koncepti, standardi za: analizo, dizajn, razvoj, implementacijo,  testiranje, zagotavljanje kakovosti, validacijo in verifikacijo IT rešitev, kot tudi za vodenje projektov in obvladovanje tveganj so bili uporabljeni </w:t>
            </w:r>
            <w:r w:rsidR="00534E3D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v procesu razvoja, analize in testa 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75AE3" w14:textId="77777777" w:rsidR="008F7FDA" w:rsidRPr="00965657" w:rsidRDefault="008F7FDA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67B79" w14:textId="77777777" w:rsidR="008F7FDA" w:rsidRPr="00965657" w:rsidRDefault="008F7FDA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BB5F5" w14:textId="77777777" w:rsidR="008F7FDA" w:rsidRPr="00965657" w:rsidRDefault="008F7FDA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07284" w14:textId="77777777" w:rsidR="008F7FDA" w:rsidRPr="00965657" w:rsidRDefault="008F7FDA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C5E4C1" w14:textId="0154DD74" w:rsidR="008F7FDA" w:rsidRPr="00965657" w:rsidRDefault="00534E3D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  <w:tr w:rsidR="005C7ED3" w:rsidRPr="00965657" w14:paraId="63B7DA0B" w14:textId="77777777" w:rsidTr="005C7ED3">
        <w:trPr>
          <w:gridAfter w:val="1"/>
          <w:wAfter w:w="6" w:type="dxa"/>
          <w:trHeight w:val="63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E0420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190FCFE" w14:textId="2FE78CFC" w:rsidR="005C7ED3" w:rsidRPr="00E26AA4" w:rsidRDefault="00D1442A" w:rsidP="005C7ED3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 w:bidi="sd-Deva-IN"/>
              </w:rPr>
            </w:pP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Izjavo, da p</w:t>
            </w:r>
            <w:r w:rsidR="005C7ED3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ostopki nameščanja 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nove različice oziroma prehoda različice v </w:t>
            </w:r>
            <w:r w:rsidR="005C7ED3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drug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o</w:t>
            </w:r>
            <w:r w:rsidR="005C7ED3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 okolj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e</w:t>
            </w:r>
            <w:r w:rsidR="005C7ED3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 ustreza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 </w:t>
            </w:r>
            <w:r w:rsidR="005C7ED3"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 xml:space="preserve">internim pravilnikom </w:t>
            </w:r>
            <w:r w:rsidRPr="00E26AA4">
              <w:rPr>
                <w:rFonts w:eastAsia="Times New Roman" w:cs="Arial"/>
                <w:color w:val="000000"/>
                <w:szCs w:val="20"/>
                <w:lang w:eastAsia="sl-SI" w:bidi="sd-Deva-IN"/>
              </w:rPr>
              <w:t>naročnika oziroma drugega nadzornega organa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6D0C" w14:textId="77777777" w:rsidR="005C7ED3" w:rsidRPr="00965657" w:rsidRDefault="005C7ED3" w:rsidP="005C7ED3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sl-SI" w:bidi="sd-Deva-IN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37DC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A5DF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</w:pPr>
            <w:r w:rsidRPr="00965657">
              <w:rPr>
                <w:rFonts w:ascii="Aptos Narrow" w:eastAsia="Times New Roman" w:hAnsi="Aptos Narrow"/>
                <w:color w:val="FF0000"/>
                <w:sz w:val="22"/>
                <w:lang w:eastAsia="sl-SI" w:bidi="sd-Deva-I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49A2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A9BCC" w14:textId="77777777" w:rsidR="005C7ED3" w:rsidRPr="00965657" w:rsidRDefault="005C7ED3" w:rsidP="005C7ED3">
            <w:pPr>
              <w:spacing w:line="240" w:lineRule="auto"/>
              <w:jc w:val="center"/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</w:pPr>
            <w:r w:rsidRPr="00965657">
              <w:rPr>
                <w:rFonts w:ascii="Wingdings" w:eastAsia="Times New Roman" w:hAnsi="Wingdings"/>
                <w:b/>
                <w:bCs/>
                <w:color w:val="FF0000"/>
                <w:sz w:val="28"/>
                <w:szCs w:val="28"/>
                <w:lang w:eastAsia="sl-SI" w:bidi="sd-Deva-IN"/>
              </w:rPr>
              <w:t>ü</w:t>
            </w:r>
          </w:p>
        </w:tc>
      </w:tr>
    </w:tbl>
    <w:p w14:paraId="04B39FD0" w14:textId="77777777" w:rsidR="00965657" w:rsidRPr="00965657" w:rsidRDefault="00965657" w:rsidP="00965657">
      <w:pPr>
        <w:rPr>
          <w:lang w:eastAsia="sl-SI"/>
        </w:rPr>
      </w:pPr>
    </w:p>
    <w:sectPr w:rsidR="00965657" w:rsidRPr="00965657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00906" w14:textId="77777777" w:rsidR="008C72DF" w:rsidRDefault="008C72DF" w:rsidP="00107834">
      <w:pPr>
        <w:spacing w:line="240" w:lineRule="auto"/>
      </w:pPr>
      <w:r>
        <w:separator/>
      </w:r>
    </w:p>
  </w:endnote>
  <w:endnote w:type="continuationSeparator" w:id="0">
    <w:p w14:paraId="57D4EB48" w14:textId="77777777" w:rsidR="008C72DF" w:rsidRDefault="008C72DF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1F9DA" w14:textId="40335CB2" w:rsidR="00772356" w:rsidRPr="00831D98" w:rsidRDefault="0027772E" w:rsidP="008A5807">
    <w:pPr>
      <w:pStyle w:val="Noga"/>
      <w:pBdr>
        <w:top w:val="single" w:sz="4" w:space="1" w:color="auto"/>
      </w:pBdr>
      <w:rPr>
        <w:sz w:val="16"/>
        <w:szCs w:val="16"/>
      </w:rPr>
    </w:pPr>
    <w:r w:rsidRPr="0027772E">
      <w:rPr>
        <w:sz w:val="16"/>
        <w:szCs w:val="16"/>
      </w:rPr>
      <w:t xml:space="preserve">4300-80/2024-2720 </w:t>
    </w:r>
    <w:r w:rsidR="008A5807" w:rsidRPr="008A5807">
      <w:rPr>
        <w:sz w:val="16"/>
        <w:szCs w:val="16"/>
      </w:rPr>
      <w:t>-ISDO - VT – 1</w:t>
    </w:r>
    <w:r w:rsidR="008A5807">
      <w:rPr>
        <w:sz w:val="16"/>
        <w:szCs w:val="16"/>
      </w:rPr>
      <w:tab/>
    </w:r>
    <w:r w:rsidR="008A5807">
      <w:rPr>
        <w:sz w:val="16"/>
        <w:szCs w:val="16"/>
      </w:rPr>
      <w:tab/>
    </w:r>
    <w:r w:rsidR="00772356">
      <w:rPr>
        <w:sz w:val="16"/>
        <w:szCs w:val="16"/>
      </w:rPr>
      <w:t xml:space="preserve">Stran </w:t>
    </w:r>
    <w:r w:rsidR="00772356">
      <w:rPr>
        <w:sz w:val="16"/>
        <w:szCs w:val="16"/>
      </w:rPr>
      <w:fldChar w:fldCharType="begin"/>
    </w:r>
    <w:r w:rsidR="00772356">
      <w:rPr>
        <w:sz w:val="16"/>
        <w:szCs w:val="16"/>
      </w:rPr>
      <w:instrText xml:space="preserve"> PAGE  \* Arabic  \* MERGEFORMAT </w:instrText>
    </w:r>
    <w:r w:rsidR="00772356">
      <w:rPr>
        <w:sz w:val="16"/>
        <w:szCs w:val="16"/>
      </w:rPr>
      <w:fldChar w:fldCharType="separate"/>
    </w:r>
    <w:r w:rsidR="00F0427A">
      <w:rPr>
        <w:noProof/>
        <w:sz w:val="16"/>
        <w:szCs w:val="16"/>
      </w:rPr>
      <w:t>9</w:t>
    </w:r>
    <w:r w:rsidR="00772356">
      <w:rPr>
        <w:sz w:val="16"/>
        <w:szCs w:val="16"/>
      </w:rPr>
      <w:fldChar w:fldCharType="end"/>
    </w:r>
    <w:r w:rsidR="00772356">
      <w:rPr>
        <w:sz w:val="16"/>
        <w:szCs w:val="16"/>
      </w:rPr>
      <w:t>/</w:t>
    </w:r>
    <w:r w:rsidR="00772356">
      <w:rPr>
        <w:sz w:val="16"/>
        <w:szCs w:val="16"/>
      </w:rPr>
      <w:fldChar w:fldCharType="begin"/>
    </w:r>
    <w:r w:rsidR="00772356">
      <w:rPr>
        <w:sz w:val="16"/>
        <w:szCs w:val="16"/>
      </w:rPr>
      <w:instrText xml:space="preserve"> NUMPAGES  \* Arabic  \* MERGEFORMAT </w:instrText>
    </w:r>
    <w:r w:rsidR="00772356">
      <w:rPr>
        <w:sz w:val="16"/>
        <w:szCs w:val="16"/>
      </w:rPr>
      <w:fldChar w:fldCharType="separate"/>
    </w:r>
    <w:r w:rsidR="00F0427A">
      <w:rPr>
        <w:noProof/>
        <w:sz w:val="16"/>
        <w:szCs w:val="16"/>
      </w:rPr>
      <w:t>22</w:t>
    </w:r>
    <w:r w:rsidR="0077235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085B1" w14:textId="210A07A1" w:rsidR="00772356" w:rsidRPr="00887C43" w:rsidRDefault="0076340D" w:rsidP="00887C43">
    <w:pPr>
      <w:pStyle w:val="Noga"/>
      <w:pBdr>
        <w:top w:val="single" w:sz="4" w:space="1" w:color="auto"/>
      </w:pBdr>
      <w:rPr>
        <w:sz w:val="16"/>
        <w:szCs w:val="16"/>
      </w:rPr>
    </w:pPr>
    <w:r w:rsidRPr="0076340D">
      <w:rPr>
        <w:sz w:val="16"/>
        <w:szCs w:val="16"/>
      </w:rPr>
      <w:t xml:space="preserve">4300-80/2024-2720 </w:t>
    </w:r>
    <w:r>
      <w:rPr>
        <w:sz w:val="16"/>
        <w:szCs w:val="16"/>
      </w:rPr>
      <w:t>-</w:t>
    </w:r>
    <w:r w:rsidR="00707392" w:rsidRPr="00707392">
      <w:rPr>
        <w:sz w:val="16"/>
        <w:szCs w:val="16"/>
      </w:rPr>
      <w:t>ISDO - VT – 1</w:t>
    </w:r>
  </w:p>
  <w:p w14:paraId="0C859F29" w14:textId="77777777" w:rsidR="00772356" w:rsidRPr="00831D98" w:rsidRDefault="00772356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72EF1" w14:textId="77777777" w:rsidR="008C72DF" w:rsidRDefault="008C72DF" w:rsidP="00107834">
      <w:pPr>
        <w:spacing w:line="240" w:lineRule="auto"/>
      </w:pPr>
      <w:r>
        <w:separator/>
      </w:r>
    </w:p>
  </w:footnote>
  <w:footnote w:type="continuationSeparator" w:id="0">
    <w:p w14:paraId="3811C925" w14:textId="77777777" w:rsidR="008C72DF" w:rsidRDefault="008C72DF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5D4CF" w14:textId="77777777" w:rsidR="00772356" w:rsidRPr="00BB1E26" w:rsidRDefault="00772356" w:rsidP="00831D98">
    <w:pPr>
      <w:pStyle w:val="Glava"/>
      <w:pBdr>
        <w:bottom w:val="single" w:sz="4" w:space="1" w:color="auto"/>
      </w:pBdr>
      <w:rPr>
        <w:sz w:val="16"/>
        <w:szCs w:val="16"/>
      </w:rPr>
    </w:pPr>
    <w:r w:rsidRPr="00BB1E26">
      <w:rPr>
        <w:sz w:val="16"/>
        <w:szCs w:val="16"/>
      </w:rPr>
      <w:t xml:space="preserve">Navodila </w:t>
    </w:r>
    <w:r>
      <w:rPr>
        <w:sz w:val="16"/>
        <w:szCs w:val="16"/>
      </w:rPr>
      <w:t>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54E87" w14:textId="4F1692EF" w:rsidR="00772356" w:rsidRDefault="00DF1744" w:rsidP="00CA4E29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6C50681" wp14:editId="2145C4FC">
          <wp:simplePos x="0" y="0"/>
          <wp:positionH relativeFrom="page">
            <wp:posOffset>138430</wp:posOffset>
          </wp:positionH>
          <wp:positionV relativeFrom="page">
            <wp:posOffset>68580</wp:posOffset>
          </wp:positionV>
          <wp:extent cx="3535680" cy="1087120"/>
          <wp:effectExtent l="0" t="0" r="0" b="0"/>
          <wp:wrapSquare wrapText="bothSides"/>
          <wp:docPr id="1344879198" name="Slika 1344879198" descr="Slika, ki vsebuje besede besedilo, posnetek zaslona, pisava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4879198" name="Slika 1344879198" descr="Slika, ki vsebuje besede besedilo, posnetek zaslona, pisava, oblikovanje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7219">
      <w:tab/>
    </w:r>
    <w:r w:rsidR="00C92D15">
      <w:rPr>
        <w:noProof/>
      </w:rPr>
      <w:drawing>
        <wp:inline distT="0" distB="0" distL="0" distR="0" wp14:anchorId="3913382A" wp14:editId="5DA8F47F">
          <wp:extent cx="2676525" cy="475615"/>
          <wp:effectExtent l="0" t="0" r="9525" b="635"/>
          <wp:docPr id="18029564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1A609C"/>
    <w:multiLevelType w:val="hybridMultilevel"/>
    <w:tmpl w:val="F93881E8"/>
    <w:lvl w:ilvl="0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421CBEF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0E8431E">
      <w:start w:val="10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ahoma" w:eastAsia="Times New Roman" w:hAnsi="Tahoma" w:cs="Tahoma" w:hint="default"/>
      </w:rPr>
    </w:lvl>
    <w:lvl w:ilvl="3" w:tplc="2FC858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AB04CB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7AEAE45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55BEB4B4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E8C7F50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94E825BC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A950E0B"/>
    <w:multiLevelType w:val="hybridMultilevel"/>
    <w:tmpl w:val="D486AA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0A10ACE"/>
    <w:multiLevelType w:val="hybridMultilevel"/>
    <w:tmpl w:val="578297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E7DEA"/>
    <w:multiLevelType w:val="hybridMultilevel"/>
    <w:tmpl w:val="2B5EFABC"/>
    <w:lvl w:ilvl="0" w:tplc="18583A4E">
      <w:start w:val="1"/>
      <w:numFmt w:val="bullet"/>
      <w:pStyle w:val="Besedilo-NastejVrstice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421CBEF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0E8431E">
      <w:start w:val="10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ahoma" w:eastAsia="Times New Roman" w:hAnsi="Tahoma" w:cs="Tahoma" w:hint="default"/>
      </w:rPr>
    </w:lvl>
    <w:lvl w:ilvl="3" w:tplc="2FC858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AB04CB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7AEAE45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55BEB4B4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E8C7F50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94E825BC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7" w15:restartNumberingAfterBreak="0">
    <w:nsid w:val="2D746F44"/>
    <w:multiLevelType w:val="hybridMultilevel"/>
    <w:tmpl w:val="C596B5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31F75"/>
    <w:multiLevelType w:val="hybridMultilevel"/>
    <w:tmpl w:val="163EA9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77B31"/>
    <w:multiLevelType w:val="hybridMultilevel"/>
    <w:tmpl w:val="99C20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78FB7659"/>
    <w:multiLevelType w:val="hybridMultilevel"/>
    <w:tmpl w:val="BD74AE6E"/>
    <w:lvl w:ilvl="0" w:tplc="0DB065B6">
      <w:start w:val="1"/>
      <w:numFmt w:val="decimal"/>
      <w:pStyle w:val="Besedilo-NastejVrstice0"/>
      <w:lvlText w:val="[%1] 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5860415">
    <w:abstractNumId w:val="11"/>
  </w:num>
  <w:num w:numId="2" w16cid:durableId="797408909">
    <w:abstractNumId w:val="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239482424">
    <w:abstractNumId w:val="10"/>
  </w:num>
  <w:num w:numId="4" w16cid:durableId="405567972">
    <w:abstractNumId w:val="2"/>
  </w:num>
  <w:num w:numId="5" w16cid:durableId="420445254">
    <w:abstractNumId w:val="0"/>
  </w:num>
  <w:num w:numId="6" w16cid:durableId="337271246">
    <w:abstractNumId w:val="6"/>
  </w:num>
  <w:num w:numId="7" w16cid:durableId="1443375566">
    <w:abstractNumId w:val="1"/>
  </w:num>
  <w:num w:numId="8" w16cid:durableId="746268799">
    <w:abstractNumId w:val="12"/>
  </w:num>
  <w:num w:numId="9" w16cid:durableId="1536847200">
    <w:abstractNumId w:val="12"/>
    <w:lvlOverride w:ilvl="0">
      <w:startOverride w:val="1"/>
    </w:lvlOverride>
  </w:num>
  <w:num w:numId="10" w16cid:durableId="290674982">
    <w:abstractNumId w:val="12"/>
    <w:lvlOverride w:ilvl="0">
      <w:startOverride w:val="1"/>
    </w:lvlOverride>
  </w:num>
  <w:num w:numId="11" w16cid:durableId="72313630">
    <w:abstractNumId w:val="12"/>
    <w:lvlOverride w:ilvl="0">
      <w:startOverride w:val="1"/>
    </w:lvlOverride>
  </w:num>
  <w:num w:numId="12" w16cid:durableId="1226793740">
    <w:abstractNumId w:val="5"/>
  </w:num>
  <w:num w:numId="13" w16cid:durableId="1218278046">
    <w:abstractNumId w:val="8"/>
  </w:num>
  <w:num w:numId="14" w16cid:durableId="1802573435">
    <w:abstractNumId w:val="7"/>
  </w:num>
  <w:num w:numId="15" w16cid:durableId="283200217">
    <w:abstractNumId w:val="3"/>
  </w:num>
  <w:num w:numId="16" w16cid:durableId="1425611482">
    <w:abstractNumId w:val="9"/>
  </w:num>
  <w:num w:numId="17" w16cid:durableId="1216969634">
    <w:abstractNumId w:val="12"/>
    <w:lvlOverride w:ilvl="0">
      <w:startOverride w:val="1"/>
    </w:lvlOverride>
  </w:num>
  <w:num w:numId="18" w16cid:durableId="2111118859">
    <w:abstractNumId w:val="12"/>
    <w:lvlOverride w:ilvl="0">
      <w:startOverride w:val="1"/>
    </w:lvlOverride>
  </w:num>
  <w:num w:numId="19" w16cid:durableId="1191408461">
    <w:abstractNumId w:val="12"/>
    <w:lvlOverride w:ilvl="0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6"/>
    <w:rsid w:val="000028D4"/>
    <w:rsid w:val="00002A2A"/>
    <w:rsid w:val="00004B23"/>
    <w:rsid w:val="00005F4B"/>
    <w:rsid w:val="00010E67"/>
    <w:rsid w:val="00011ADB"/>
    <w:rsid w:val="00015DD6"/>
    <w:rsid w:val="000169B6"/>
    <w:rsid w:val="00017811"/>
    <w:rsid w:val="000203F0"/>
    <w:rsid w:val="000248A0"/>
    <w:rsid w:val="0002610B"/>
    <w:rsid w:val="00027125"/>
    <w:rsid w:val="000344DF"/>
    <w:rsid w:val="0003458C"/>
    <w:rsid w:val="000377D1"/>
    <w:rsid w:val="00046DBF"/>
    <w:rsid w:val="000519A0"/>
    <w:rsid w:val="00053B35"/>
    <w:rsid w:val="00053EBD"/>
    <w:rsid w:val="000551AF"/>
    <w:rsid w:val="00056FBB"/>
    <w:rsid w:val="00060E2A"/>
    <w:rsid w:val="0006117D"/>
    <w:rsid w:val="0006500B"/>
    <w:rsid w:val="000658C7"/>
    <w:rsid w:val="00065CD3"/>
    <w:rsid w:val="0007004C"/>
    <w:rsid w:val="0007407C"/>
    <w:rsid w:val="000757BF"/>
    <w:rsid w:val="00077BD5"/>
    <w:rsid w:val="0008140E"/>
    <w:rsid w:val="00087617"/>
    <w:rsid w:val="000918E8"/>
    <w:rsid w:val="00091B32"/>
    <w:rsid w:val="000965DF"/>
    <w:rsid w:val="00097A70"/>
    <w:rsid w:val="00097B25"/>
    <w:rsid w:val="000A01D9"/>
    <w:rsid w:val="000A351D"/>
    <w:rsid w:val="000A4471"/>
    <w:rsid w:val="000A45B0"/>
    <w:rsid w:val="000A4B6A"/>
    <w:rsid w:val="000A71DC"/>
    <w:rsid w:val="000B4616"/>
    <w:rsid w:val="000B66C4"/>
    <w:rsid w:val="000B7A9C"/>
    <w:rsid w:val="000C124A"/>
    <w:rsid w:val="000C735E"/>
    <w:rsid w:val="000C799C"/>
    <w:rsid w:val="000D1802"/>
    <w:rsid w:val="000D3BC9"/>
    <w:rsid w:val="000E14A9"/>
    <w:rsid w:val="000E2AF5"/>
    <w:rsid w:val="000E598E"/>
    <w:rsid w:val="000E6B1C"/>
    <w:rsid w:val="000E7E80"/>
    <w:rsid w:val="000E7F49"/>
    <w:rsid w:val="000F085B"/>
    <w:rsid w:val="000F72BB"/>
    <w:rsid w:val="000F75C6"/>
    <w:rsid w:val="000F7E25"/>
    <w:rsid w:val="0010091F"/>
    <w:rsid w:val="00101047"/>
    <w:rsid w:val="001012A2"/>
    <w:rsid w:val="00101682"/>
    <w:rsid w:val="00103EAE"/>
    <w:rsid w:val="00106AE8"/>
    <w:rsid w:val="00107834"/>
    <w:rsid w:val="0011549B"/>
    <w:rsid w:val="0011613B"/>
    <w:rsid w:val="00117FFE"/>
    <w:rsid w:val="00120550"/>
    <w:rsid w:val="00121908"/>
    <w:rsid w:val="00121D64"/>
    <w:rsid w:val="00126055"/>
    <w:rsid w:val="00126FA0"/>
    <w:rsid w:val="001317DD"/>
    <w:rsid w:val="00131CF2"/>
    <w:rsid w:val="00140271"/>
    <w:rsid w:val="00142B7E"/>
    <w:rsid w:val="00142EA9"/>
    <w:rsid w:val="001465A1"/>
    <w:rsid w:val="0014694B"/>
    <w:rsid w:val="00150B80"/>
    <w:rsid w:val="00152883"/>
    <w:rsid w:val="00152B13"/>
    <w:rsid w:val="00154CCD"/>
    <w:rsid w:val="001550DB"/>
    <w:rsid w:val="00156AD0"/>
    <w:rsid w:val="00161559"/>
    <w:rsid w:val="00161942"/>
    <w:rsid w:val="00163105"/>
    <w:rsid w:val="00164F36"/>
    <w:rsid w:val="00166B3B"/>
    <w:rsid w:val="001713B2"/>
    <w:rsid w:val="001716C5"/>
    <w:rsid w:val="0017436F"/>
    <w:rsid w:val="00174D87"/>
    <w:rsid w:val="00176382"/>
    <w:rsid w:val="0017690A"/>
    <w:rsid w:val="00177C87"/>
    <w:rsid w:val="00182BED"/>
    <w:rsid w:val="001835D5"/>
    <w:rsid w:val="0018465B"/>
    <w:rsid w:val="0018717F"/>
    <w:rsid w:val="00195B86"/>
    <w:rsid w:val="001A13E0"/>
    <w:rsid w:val="001A407F"/>
    <w:rsid w:val="001A6646"/>
    <w:rsid w:val="001A67D0"/>
    <w:rsid w:val="001A73E4"/>
    <w:rsid w:val="001B0726"/>
    <w:rsid w:val="001B283A"/>
    <w:rsid w:val="001B6746"/>
    <w:rsid w:val="001B6B52"/>
    <w:rsid w:val="001C465D"/>
    <w:rsid w:val="001C5AE3"/>
    <w:rsid w:val="001C6056"/>
    <w:rsid w:val="001D3B65"/>
    <w:rsid w:val="001D46BA"/>
    <w:rsid w:val="001D49F5"/>
    <w:rsid w:val="001D6A27"/>
    <w:rsid w:val="001E1E80"/>
    <w:rsid w:val="001E2EA1"/>
    <w:rsid w:val="001E5ADE"/>
    <w:rsid w:val="001E685C"/>
    <w:rsid w:val="001E73D2"/>
    <w:rsid w:val="001F0C07"/>
    <w:rsid w:val="001F22A5"/>
    <w:rsid w:val="001F2C54"/>
    <w:rsid w:val="001F614F"/>
    <w:rsid w:val="001F6B0A"/>
    <w:rsid w:val="001F6F87"/>
    <w:rsid w:val="002016D3"/>
    <w:rsid w:val="00203401"/>
    <w:rsid w:val="00204823"/>
    <w:rsid w:val="00213A94"/>
    <w:rsid w:val="00214082"/>
    <w:rsid w:val="00217E26"/>
    <w:rsid w:val="00220ED7"/>
    <w:rsid w:val="002242C7"/>
    <w:rsid w:val="00224601"/>
    <w:rsid w:val="0022522F"/>
    <w:rsid w:val="00227134"/>
    <w:rsid w:val="00230F49"/>
    <w:rsid w:val="00232CB5"/>
    <w:rsid w:val="0023306B"/>
    <w:rsid w:val="002336D8"/>
    <w:rsid w:val="00233DBC"/>
    <w:rsid w:val="00234453"/>
    <w:rsid w:val="00237077"/>
    <w:rsid w:val="00242AB7"/>
    <w:rsid w:val="00244EAA"/>
    <w:rsid w:val="002456F9"/>
    <w:rsid w:val="00247D8C"/>
    <w:rsid w:val="00250608"/>
    <w:rsid w:val="0025212F"/>
    <w:rsid w:val="002535F5"/>
    <w:rsid w:val="00254745"/>
    <w:rsid w:val="00254EAD"/>
    <w:rsid w:val="00255517"/>
    <w:rsid w:val="00261DF2"/>
    <w:rsid w:val="0026289B"/>
    <w:rsid w:val="002639F8"/>
    <w:rsid w:val="00263F7A"/>
    <w:rsid w:val="0026681A"/>
    <w:rsid w:val="00270A35"/>
    <w:rsid w:val="0027445F"/>
    <w:rsid w:val="00274551"/>
    <w:rsid w:val="0027602D"/>
    <w:rsid w:val="002769E8"/>
    <w:rsid w:val="0027772E"/>
    <w:rsid w:val="00280C52"/>
    <w:rsid w:val="002814E9"/>
    <w:rsid w:val="00281AAF"/>
    <w:rsid w:val="00282C53"/>
    <w:rsid w:val="002838E4"/>
    <w:rsid w:val="00284125"/>
    <w:rsid w:val="002863CD"/>
    <w:rsid w:val="002903E9"/>
    <w:rsid w:val="00290681"/>
    <w:rsid w:val="00292D53"/>
    <w:rsid w:val="002936A5"/>
    <w:rsid w:val="00294075"/>
    <w:rsid w:val="002958FE"/>
    <w:rsid w:val="00297EA4"/>
    <w:rsid w:val="002A367F"/>
    <w:rsid w:val="002A4D70"/>
    <w:rsid w:val="002A6853"/>
    <w:rsid w:val="002A7B85"/>
    <w:rsid w:val="002B0C97"/>
    <w:rsid w:val="002B2B13"/>
    <w:rsid w:val="002B4C03"/>
    <w:rsid w:val="002B5236"/>
    <w:rsid w:val="002C035F"/>
    <w:rsid w:val="002C173A"/>
    <w:rsid w:val="002C31A4"/>
    <w:rsid w:val="002C427C"/>
    <w:rsid w:val="002C5389"/>
    <w:rsid w:val="002D2195"/>
    <w:rsid w:val="002D4F2D"/>
    <w:rsid w:val="002D54F6"/>
    <w:rsid w:val="002D5895"/>
    <w:rsid w:val="002D6CB5"/>
    <w:rsid w:val="002E0903"/>
    <w:rsid w:val="002E1486"/>
    <w:rsid w:val="002E383E"/>
    <w:rsid w:val="002E4ECA"/>
    <w:rsid w:val="002F3D91"/>
    <w:rsid w:val="002F4A5E"/>
    <w:rsid w:val="002F5592"/>
    <w:rsid w:val="002F7658"/>
    <w:rsid w:val="002F7F47"/>
    <w:rsid w:val="002F7F9C"/>
    <w:rsid w:val="00300276"/>
    <w:rsid w:val="0030028A"/>
    <w:rsid w:val="00301DFD"/>
    <w:rsid w:val="00301F6F"/>
    <w:rsid w:val="00303271"/>
    <w:rsid w:val="00304BC5"/>
    <w:rsid w:val="003059ED"/>
    <w:rsid w:val="00306937"/>
    <w:rsid w:val="00307EBF"/>
    <w:rsid w:val="00307F19"/>
    <w:rsid w:val="00307F37"/>
    <w:rsid w:val="003146A2"/>
    <w:rsid w:val="0031713A"/>
    <w:rsid w:val="003174CC"/>
    <w:rsid w:val="00320AE5"/>
    <w:rsid w:val="00321E8F"/>
    <w:rsid w:val="003220BA"/>
    <w:rsid w:val="0032399A"/>
    <w:rsid w:val="00323DE4"/>
    <w:rsid w:val="00327FD1"/>
    <w:rsid w:val="003302AF"/>
    <w:rsid w:val="003334F7"/>
    <w:rsid w:val="00333B73"/>
    <w:rsid w:val="003353C1"/>
    <w:rsid w:val="00335ECD"/>
    <w:rsid w:val="00335EE6"/>
    <w:rsid w:val="0033730D"/>
    <w:rsid w:val="00342B1C"/>
    <w:rsid w:val="003439F3"/>
    <w:rsid w:val="00343A24"/>
    <w:rsid w:val="00345113"/>
    <w:rsid w:val="003468BE"/>
    <w:rsid w:val="00347BB3"/>
    <w:rsid w:val="00350D7A"/>
    <w:rsid w:val="0035229F"/>
    <w:rsid w:val="003529CF"/>
    <w:rsid w:val="00354169"/>
    <w:rsid w:val="00356659"/>
    <w:rsid w:val="003577BA"/>
    <w:rsid w:val="00360B5B"/>
    <w:rsid w:val="00361663"/>
    <w:rsid w:val="00361E99"/>
    <w:rsid w:val="003659A7"/>
    <w:rsid w:val="00366B65"/>
    <w:rsid w:val="0037030A"/>
    <w:rsid w:val="00375CBA"/>
    <w:rsid w:val="00376417"/>
    <w:rsid w:val="003807D9"/>
    <w:rsid w:val="00380A46"/>
    <w:rsid w:val="003841E6"/>
    <w:rsid w:val="00384883"/>
    <w:rsid w:val="00385858"/>
    <w:rsid w:val="00387F1D"/>
    <w:rsid w:val="00390188"/>
    <w:rsid w:val="003909C0"/>
    <w:rsid w:val="003909FA"/>
    <w:rsid w:val="00393BED"/>
    <w:rsid w:val="00396276"/>
    <w:rsid w:val="003A00D9"/>
    <w:rsid w:val="003A15A5"/>
    <w:rsid w:val="003A2683"/>
    <w:rsid w:val="003A2A07"/>
    <w:rsid w:val="003A2B68"/>
    <w:rsid w:val="003A77BA"/>
    <w:rsid w:val="003B012B"/>
    <w:rsid w:val="003B0F86"/>
    <w:rsid w:val="003B4010"/>
    <w:rsid w:val="003B52CA"/>
    <w:rsid w:val="003B5B0C"/>
    <w:rsid w:val="003B5E6F"/>
    <w:rsid w:val="003B6034"/>
    <w:rsid w:val="003B66CD"/>
    <w:rsid w:val="003C020D"/>
    <w:rsid w:val="003C4C70"/>
    <w:rsid w:val="003C5CB2"/>
    <w:rsid w:val="003C6325"/>
    <w:rsid w:val="003D09CD"/>
    <w:rsid w:val="003D0F62"/>
    <w:rsid w:val="003D1A5D"/>
    <w:rsid w:val="003D1F76"/>
    <w:rsid w:val="003D5103"/>
    <w:rsid w:val="003D588D"/>
    <w:rsid w:val="003D6F8D"/>
    <w:rsid w:val="003D71A7"/>
    <w:rsid w:val="003E0B20"/>
    <w:rsid w:val="003E0C42"/>
    <w:rsid w:val="003E27C9"/>
    <w:rsid w:val="003E2C47"/>
    <w:rsid w:val="003E6645"/>
    <w:rsid w:val="003F03D3"/>
    <w:rsid w:val="003F1780"/>
    <w:rsid w:val="003F1EDC"/>
    <w:rsid w:val="003F369A"/>
    <w:rsid w:val="003F4FDA"/>
    <w:rsid w:val="003F7D4F"/>
    <w:rsid w:val="00400A3C"/>
    <w:rsid w:val="004033BA"/>
    <w:rsid w:val="00405396"/>
    <w:rsid w:val="00410ACE"/>
    <w:rsid w:val="004122FA"/>
    <w:rsid w:val="00414187"/>
    <w:rsid w:val="00416D99"/>
    <w:rsid w:val="00423BC6"/>
    <w:rsid w:val="0042464F"/>
    <w:rsid w:val="00424969"/>
    <w:rsid w:val="0042590D"/>
    <w:rsid w:val="004306AB"/>
    <w:rsid w:val="00431E63"/>
    <w:rsid w:val="00433926"/>
    <w:rsid w:val="00433FB1"/>
    <w:rsid w:val="0043429B"/>
    <w:rsid w:val="004366B0"/>
    <w:rsid w:val="00441C51"/>
    <w:rsid w:val="00442953"/>
    <w:rsid w:val="00443B44"/>
    <w:rsid w:val="0044429C"/>
    <w:rsid w:val="00445DA3"/>
    <w:rsid w:val="00445FA8"/>
    <w:rsid w:val="00446057"/>
    <w:rsid w:val="004466B4"/>
    <w:rsid w:val="00446880"/>
    <w:rsid w:val="00450FAE"/>
    <w:rsid w:val="0045238D"/>
    <w:rsid w:val="00455CB9"/>
    <w:rsid w:val="00455F3B"/>
    <w:rsid w:val="004574D9"/>
    <w:rsid w:val="00462D76"/>
    <w:rsid w:val="0047008C"/>
    <w:rsid w:val="00470593"/>
    <w:rsid w:val="00470CB5"/>
    <w:rsid w:val="0047215B"/>
    <w:rsid w:val="0047257E"/>
    <w:rsid w:val="00473C84"/>
    <w:rsid w:val="00476E3A"/>
    <w:rsid w:val="00477B39"/>
    <w:rsid w:val="00481508"/>
    <w:rsid w:val="00481AAB"/>
    <w:rsid w:val="00481E71"/>
    <w:rsid w:val="00495576"/>
    <w:rsid w:val="0049684E"/>
    <w:rsid w:val="00496C55"/>
    <w:rsid w:val="004A06D9"/>
    <w:rsid w:val="004A20B9"/>
    <w:rsid w:val="004A62FF"/>
    <w:rsid w:val="004A6519"/>
    <w:rsid w:val="004A7E58"/>
    <w:rsid w:val="004B1094"/>
    <w:rsid w:val="004B4DB1"/>
    <w:rsid w:val="004B5BF5"/>
    <w:rsid w:val="004B7F76"/>
    <w:rsid w:val="004C33C4"/>
    <w:rsid w:val="004C6CDD"/>
    <w:rsid w:val="004C6D4D"/>
    <w:rsid w:val="004C6F58"/>
    <w:rsid w:val="004D0122"/>
    <w:rsid w:val="004D13D7"/>
    <w:rsid w:val="004D1D42"/>
    <w:rsid w:val="004D2D58"/>
    <w:rsid w:val="004D3C86"/>
    <w:rsid w:val="004D5EF4"/>
    <w:rsid w:val="004E0C9C"/>
    <w:rsid w:val="004E118C"/>
    <w:rsid w:val="004F093D"/>
    <w:rsid w:val="004F283B"/>
    <w:rsid w:val="004F54B2"/>
    <w:rsid w:val="004F58AC"/>
    <w:rsid w:val="004F5F6A"/>
    <w:rsid w:val="004F6DBD"/>
    <w:rsid w:val="00500070"/>
    <w:rsid w:val="00502219"/>
    <w:rsid w:val="0050248B"/>
    <w:rsid w:val="005027BF"/>
    <w:rsid w:val="005043C0"/>
    <w:rsid w:val="00505019"/>
    <w:rsid w:val="005051B7"/>
    <w:rsid w:val="00505FB5"/>
    <w:rsid w:val="005066CF"/>
    <w:rsid w:val="00511EFA"/>
    <w:rsid w:val="005120D9"/>
    <w:rsid w:val="0051309F"/>
    <w:rsid w:val="005150E9"/>
    <w:rsid w:val="005178B0"/>
    <w:rsid w:val="00517B87"/>
    <w:rsid w:val="0052030D"/>
    <w:rsid w:val="0052361B"/>
    <w:rsid w:val="0053094B"/>
    <w:rsid w:val="005312FE"/>
    <w:rsid w:val="00533A03"/>
    <w:rsid w:val="00534E3D"/>
    <w:rsid w:val="00535149"/>
    <w:rsid w:val="00535DB7"/>
    <w:rsid w:val="00536EF9"/>
    <w:rsid w:val="005371A4"/>
    <w:rsid w:val="005418FF"/>
    <w:rsid w:val="00543EC8"/>
    <w:rsid w:val="005445E4"/>
    <w:rsid w:val="00544E43"/>
    <w:rsid w:val="005502FF"/>
    <w:rsid w:val="00552466"/>
    <w:rsid w:val="005531CE"/>
    <w:rsid w:val="0055647F"/>
    <w:rsid w:val="00556FFE"/>
    <w:rsid w:val="005571B4"/>
    <w:rsid w:val="00557962"/>
    <w:rsid w:val="005601F7"/>
    <w:rsid w:val="0056174A"/>
    <w:rsid w:val="00562109"/>
    <w:rsid w:val="00565A0D"/>
    <w:rsid w:val="00565AF6"/>
    <w:rsid w:val="00570CFD"/>
    <w:rsid w:val="00573B9B"/>
    <w:rsid w:val="005754EA"/>
    <w:rsid w:val="00577B1F"/>
    <w:rsid w:val="0058135E"/>
    <w:rsid w:val="0058640D"/>
    <w:rsid w:val="0059093D"/>
    <w:rsid w:val="00591C93"/>
    <w:rsid w:val="00592C34"/>
    <w:rsid w:val="005939F6"/>
    <w:rsid w:val="00596401"/>
    <w:rsid w:val="00596CAB"/>
    <w:rsid w:val="005A2D08"/>
    <w:rsid w:val="005A2E45"/>
    <w:rsid w:val="005A370E"/>
    <w:rsid w:val="005A4097"/>
    <w:rsid w:val="005A4F72"/>
    <w:rsid w:val="005A653F"/>
    <w:rsid w:val="005B0A2E"/>
    <w:rsid w:val="005B3155"/>
    <w:rsid w:val="005B3D9F"/>
    <w:rsid w:val="005B48AD"/>
    <w:rsid w:val="005B725E"/>
    <w:rsid w:val="005C2049"/>
    <w:rsid w:val="005C2D81"/>
    <w:rsid w:val="005C3D8B"/>
    <w:rsid w:val="005C3F09"/>
    <w:rsid w:val="005C7C74"/>
    <w:rsid w:val="005C7ED3"/>
    <w:rsid w:val="005D0986"/>
    <w:rsid w:val="005D6A6B"/>
    <w:rsid w:val="005D6E8B"/>
    <w:rsid w:val="005E12E5"/>
    <w:rsid w:val="005E1A4C"/>
    <w:rsid w:val="005E63DB"/>
    <w:rsid w:val="005F23AC"/>
    <w:rsid w:val="005F4810"/>
    <w:rsid w:val="00600182"/>
    <w:rsid w:val="0060219D"/>
    <w:rsid w:val="006030B7"/>
    <w:rsid w:val="00603377"/>
    <w:rsid w:val="00607A8C"/>
    <w:rsid w:val="00610FC2"/>
    <w:rsid w:val="006117D9"/>
    <w:rsid w:val="00611B8E"/>
    <w:rsid w:val="00612607"/>
    <w:rsid w:val="006222B9"/>
    <w:rsid w:val="00622990"/>
    <w:rsid w:val="00622A32"/>
    <w:rsid w:val="00622AD8"/>
    <w:rsid w:val="006251CE"/>
    <w:rsid w:val="0062610A"/>
    <w:rsid w:val="006279A8"/>
    <w:rsid w:val="00627DAE"/>
    <w:rsid w:val="006324A3"/>
    <w:rsid w:val="00632FDC"/>
    <w:rsid w:val="00635BA0"/>
    <w:rsid w:val="00635C2B"/>
    <w:rsid w:val="006369DF"/>
    <w:rsid w:val="006374E6"/>
    <w:rsid w:val="00637C59"/>
    <w:rsid w:val="00641BCB"/>
    <w:rsid w:val="00643603"/>
    <w:rsid w:val="00643775"/>
    <w:rsid w:val="00645C7E"/>
    <w:rsid w:val="0064766F"/>
    <w:rsid w:val="00651075"/>
    <w:rsid w:val="00652BB7"/>
    <w:rsid w:val="00656669"/>
    <w:rsid w:val="00656908"/>
    <w:rsid w:val="006602DC"/>
    <w:rsid w:val="00660CB6"/>
    <w:rsid w:val="00662FB8"/>
    <w:rsid w:val="00665B22"/>
    <w:rsid w:val="00666119"/>
    <w:rsid w:val="00670314"/>
    <w:rsid w:val="0067293D"/>
    <w:rsid w:val="0067420D"/>
    <w:rsid w:val="00675CC5"/>
    <w:rsid w:val="006826BD"/>
    <w:rsid w:val="00682C9B"/>
    <w:rsid w:val="006875EF"/>
    <w:rsid w:val="00696A4A"/>
    <w:rsid w:val="00696CCF"/>
    <w:rsid w:val="006A0821"/>
    <w:rsid w:val="006A15A8"/>
    <w:rsid w:val="006A6A56"/>
    <w:rsid w:val="006A7211"/>
    <w:rsid w:val="006B0E0B"/>
    <w:rsid w:val="006B371A"/>
    <w:rsid w:val="006B4FE1"/>
    <w:rsid w:val="006C0665"/>
    <w:rsid w:val="006C40F1"/>
    <w:rsid w:val="006C5A51"/>
    <w:rsid w:val="006D06AC"/>
    <w:rsid w:val="006D226F"/>
    <w:rsid w:val="006D4A9F"/>
    <w:rsid w:val="006D551F"/>
    <w:rsid w:val="006D57B3"/>
    <w:rsid w:val="006D61B1"/>
    <w:rsid w:val="006D78DB"/>
    <w:rsid w:val="006D7D55"/>
    <w:rsid w:val="006E340A"/>
    <w:rsid w:val="006E4F24"/>
    <w:rsid w:val="006E739F"/>
    <w:rsid w:val="006F2414"/>
    <w:rsid w:val="006F7092"/>
    <w:rsid w:val="006F7C6E"/>
    <w:rsid w:val="006F7F52"/>
    <w:rsid w:val="007031B0"/>
    <w:rsid w:val="00707392"/>
    <w:rsid w:val="0071261A"/>
    <w:rsid w:val="00712EE5"/>
    <w:rsid w:val="00712F4D"/>
    <w:rsid w:val="00713BBC"/>
    <w:rsid w:val="007149CA"/>
    <w:rsid w:val="00715267"/>
    <w:rsid w:val="00715923"/>
    <w:rsid w:val="00715D5A"/>
    <w:rsid w:val="00717B28"/>
    <w:rsid w:val="007207C6"/>
    <w:rsid w:val="0072175F"/>
    <w:rsid w:val="007234E6"/>
    <w:rsid w:val="00723DB0"/>
    <w:rsid w:val="00724AF7"/>
    <w:rsid w:val="007256A7"/>
    <w:rsid w:val="00727F96"/>
    <w:rsid w:val="00731307"/>
    <w:rsid w:val="0073283A"/>
    <w:rsid w:val="00733D08"/>
    <w:rsid w:val="00735CEB"/>
    <w:rsid w:val="00737C91"/>
    <w:rsid w:val="00740950"/>
    <w:rsid w:val="0074755C"/>
    <w:rsid w:val="007511EA"/>
    <w:rsid w:val="00751240"/>
    <w:rsid w:val="00752F55"/>
    <w:rsid w:val="007538B3"/>
    <w:rsid w:val="007549DC"/>
    <w:rsid w:val="00755E5C"/>
    <w:rsid w:val="0075754A"/>
    <w:rsid w:val="00760255"/>
    <w:rsid w:val="00760460"/>
    <w:rsid w:val="00760CB0"/>
    <w:rsid w:val="00761E3C"/>
    <w:rsid w:val="0076340D"/>
    <w:rsid w:val="00763A85"/>
    <w:rsid w:val="00763CA2"/>
    <w:rsid w:val="007641AC"/>
    <w:rsid w:val="007648C9"/>
    <w:rsid w:val="00765DEE"/>
    <w:rsid w:val="00771554"/>
    <w:rsid w:val="00771795"/>
    <w:rsid w:val="00772356"/>
    <w:rsid w:val="00773664"/>
    <w:rsid w:val="007738A6"/>
    <w:rsid w:val="0077559D"/>
    <w:rsid w:val="00775CA9"/>
    <w:rsid w:val="00775E6B"/>
    <w:rsid w:val="00775EE3"/>
    <w:rsid w:val="00776836"/>
    <w:rsid w:val="0078518E"/>
    <w:rsid w:val="00785CCD"/>
    <w:rsid w:val="007935E8"/>
    <w:rsid w:val="00794D45"/>
    <w:rsid w:val="00795396"/>
    <w:rsid w:val="007A2761"/>
    <w:rsid w:val="007A34A0"/>
    <w:rsid w:val="007A5971"/>
    <w:rsid w:val="007A5BBB"/>
    <w:rsid w:val="007A679B"/>
    <w:rsid w:val="007A7567"/>
    <w:rsid w:val="007B06B9"/>
    <w:rsid w:val="007B1A40"/>
    <w:rsid w:val="007B27FF"/>
    <w:rsid w:val="007B48A6"/>
    <w:rsid w:val="007B5FE3"/>
    <w:rsid w:val="007C1154"/>
    <w:rsid w:val="007C1BF9"/>
    <w:rsid w:val="007C222F"/>
    <w:rsid w:val="007C430F"/>
    <w:rsid w:val="007C4987"/>
    <w:rsid w:val="007C63EB"/>
    <w:rsid w:val="007D2828"/>
    <w:rsid w:val="007D35DD"/>
    <w:rsid w:val="007D4433"/>
    <w:rsid w:val="007D4B7E"/>
    <w:rsid w:val="007D5C3F"/>
    <w:rsid w:val="007D690C"/>
    <w:rsid w:val="007D7D0D"/>
    <w:rsid w:val="007E1A2E"/>
    <w:rsid w:val="007E5B23"/>
    <w:rsid w:val="007F00EE"/>
    <w:rsid w:val="007F2462"/>
    <w:rsid w:val="007F375F"/>
    <w:rsid w:val="007F51D3"/>
    <w:rsid w:val="007F74C8"/>
    <w:rsid w:val="007F7E3E"/>
    <w:rsid w:val="00800B1A"/>
    <w:rsid w:val="008014DE"/>
    <w:rsid w:val="00806A76"/>
    <w:rsid w:val="0080727F"/>
    <w:rsid w:val="008111A0"/>
    <w:rsid w:val="0081657E"/>
    <w:rsid w:val="008213AF"/>
    <w:rsid w:val="00821971"/>
    <w:rsid w:val="00823437"/>
    <w:rsid w:val="00826068"/>
    <w:rsid w:val="00830A3C"/>
    <w:rsid w:val="008313EC"/>
    <w:rsid w:val="00831D98"/>
    <w:rsid w:val="00833F02"/>
    <w:rsid w:val="008352AD"/>
    <w:rsid w:val="00836C51"/>
    <w:rsid w:val="0084481D"/>
    <w:rsid w:val="008472C1"/>
    <w:rsid w:val="00847570"/>
    <w:rsid w:val="008522B5"/>
    <w:rsid w:val="0085369F"/>
    <w:rsid w:val="00857C57"/>
    <w:rsid w:val="00863794"/>
    <w:rsid w:val="008658E0"/>
    <w:rsid w:val="0086730E"/>
    <w:rsid w:val="00867DA1"/>
    <w:rsid w:val="0087132D"/>
    <w:rsid w:val="008719FF"/>
    <w:rsid w:val="00875CCB"/>
    <w:rsid w:val="008768DC"/>
    <w:rsid w:val="00877060"/>
    <w:rsid w:val="00880BFA"/>
    <w:rsid w:val="00881A17"/>
    <w:rsid w:val="00882DB9"/>
    <w:rsid w:val="00883BB6"/>
    <w:rsid w:val="00885574"/>
    <w:rsid w:val="00886817"/>
    <w:rsid w:val="00887743"/>
    <w:rsid w:val="00887C43"/>
    <w:rsid w:val="008913EC"/>
    <w:rsid w:val="0089323E"/>
    <w:rsid w:val="00894096"/>
    <w:rsid w:val="0089453D"/>
    <w:rsid w:val="008A1381"/>
    <w:rsid w:val="008A5807"/>
    <w:rsid w:val="008A5F09"/>
    <w:rsid w:val="008A61C6"/>
    <w:rsid w:val="008B00DC"/>
    <w:rsid w:val="008B1594"/>
    <w:rsid w:val="008B1833"/>
    <w:rsid w:val="008B3190"/>
    <w:rsid w:val="008B37B3"/>
    <w:rsid w:val="008B39DB"/>
    <w:rsid w:val="008B6487"/>
    <w:rsid w:val="008B7F33"/>
    <w:rsid w:val="008C0918"/>
    <w:rsid w:val="008C0ED9"/>
    <w:rsid w:val="008C117C"/>
    <w:rsid w:val="008C220A"/>
    <w:rsid w:val="008C72DF"/>
    <w:rsid w:val="008C7509"/>
    <w:rsid w:val="008D0587"/>
    <w:rsid w:val="008D4102"/>
    <w:rsid w:val="008D49DE"/>
    <w:rsid w:val="008D5414"/>
    <w:rsid w:val="008D770F"/>
    <w:rsid w:val="008D77FA"/>
    <w:rsid w:val="008E280A"/>
    <w:rsid w:val="008E3F72"/>
    <w:rsid w:val="008E4ECC"/>
    <w:rsid w:val="008E694F"/>
    <w:rsid w:val="008E6EF7"/>
    <w:rsid w:val="008E6FDB"/>
    <w:rsid w:val="008F0C6A"/>
    <w:rsid w:val="008F353B"/>
    <w:rsid w:val="008F6BFB"/>
    <w:rsid w:val="008F7FDA"/>
    <w:rsid w:val="00904777"/>
    <w:rsid w:val="0090636C"/>
    <w:rsid w:val="0090674E"/>
    <w:rsid w:val="009131F1"/>
    <w:rsid w:val="009139AC"/>
    <w:rsid w:val="00914528"/>
    <w:rsid w:val="009151E2"/>
    <w:rsid w:val="00915F6E"/>
    <w:rsid w:val="00920B20"/>
    <w:rsid w:val="00921A40"/>
    <w:rsid w:val="00923CF0"/>
    <w:rsid w:val="0092794F"/>
    <w:rsid w:val="0093092E"/>
    <w:rsid w:val="00930D73"/>
    <w:rsid w:val="00934A2C"/>
    <w:rsid w:val="00934D18"/>
    <w:rsid w:val="00936DD9"/>
    <w:rsid w:val="009400F7"/>
    <w:rsid w:val="00940D5E"/>
    <w:rsid w:val="00944578"/>
    <w:rsid w:val="00944BE1"/>
    <w:rsid w:val="00945C8B"/>
    <w:rsid w:val="009460D9"/>
    <w:rsid w:val="0095047D"/>
    <w:rsid w:val="009511A6"/>
    <w:rsid w:val="00954F0B"/>
    <w:rsid w:val="00955761"/>
    <w:rsid w:val="009559B9"/>
    <w:rsid w:val="0095713A"/>
    <w:rsid w:val="00957CA5"/>
    <w:rsid w:val="00962EF1"/>
    <w:rsid w:val="00964F88"/>
    <w:rsid w:val="00965657"/>
    <w:rsid w:val="0096676B"/>
    <w:rsid w:val="009679CC"/>
    <w:rsid w:val="0097391D"/>
    <w:rsid w:val="00974AB6"/>
    <w:rsid w:val="00975E5C"/>
    <w:rsid w:val="0097694F"/>
    <w:rsid w:val="0098141E"/>
    <w:rsid w:val="0098168E"/>
    <w:rsid w:val="00982606"/>
    <w:rsid w:val="009829C8"/>
    <w:rsid w:val="00986DF2"/>
    <w:rsid w:val="009873C4"/>
    <w:rsid w:val="00990C82"/>
    <w:rsid w:val="009940AE"/>
    <w:rsid w:val="00994AFF"/>
    <w:rsid w:val="0099600F"/>
    <w:rsid w:val="00997A0E"/>
    <w:rsid w:val="009A0CEA"/>
    <w:rsid w:val="009A2CF9"/>
    <w:rsid w:val="009A2F4A"/>
    <w:rsid w:val="009A5588"/>
    <w:rsid w:val="009A752D"/>
    <w:rsid w:val="009B05B7"/>
    <w:rsid w:val="009B33E5"/>
    <w:rsid w:val="009B3DC6"/>
    <w:rsid w:val="009B3F0C"/>
    <w:rsid w:val="009B6CA3"/>
    <w:rsid w:val="009B75EB"/>
    <w:rsid w:val="009C5751"/>
    <w:rsid w:val="009C5A9D"/>
    <w:rsid w:val="009C5AF3"/>
    <w:rsid w:val="009C62C8"/>
    <w:rsid w:val="009C6475"/>
    <w:rsid w:val="009D1DBC"/>
    <w:rsid w:val="009D2BE5"/>
    <w:rsid w:val="009D3BC0"/>
    <w:rsid w:val="009D474A"/>
    <w:rsid w:val="009D4D02"/>
    <w:rsid w:val="009D5DD0"/>
    <w:rsid w:val="009D7267"/>
    <w:rsid w:val="009E0D66"/>
    <w:rsid w:val="009E1A1F"/>
    <w:rsid w:val="009E20EE"/>
    <w:rsid w:val="009E244B"/>
    <w:rsid w:val="009E3725"/>
    <w:rsid w:val="009E5A9D"/>
    <w:rsid w:val="009F13A0"/>
    <w:rsid w:val="009F1761"/>
    <w:rsid w:val="009F1778"/>
    <w:rsid w:val="009F1ED3"/>
    <w:rsid w:val="009F3F4A"/>
    <w:rsid w:val="00A002DC"/>
    <w:rsid w:val="00A017D7"/>
    <w:rsid w:val="00A03BB3"/>
    <w:rsid w:val="00A0456C"/>
    <w:rsid w:val="00A04F82"/>
    <w:rsid w:val="00A10500"/>
    <w:rsid w:val="00A112EA"/>
    <w:rsid w:val="00A1195E"/>
    <w:rsid w:val="00A12527"/>
    <w:rsid w:val="00A13129"/>
    <w:rsid w:val="00A13804"/>
    <w:rsid w:val="00A166E7"/>
    <w:rsid w:val="00A16C5C"/>
    <w:rsid w:val="00A21809"/>
    <w:rsid w:val="00A26645"/>
    <w:rsid w:val="00A266AC"/>
    <w:rsid w:val="00A3164F"/>
    <w:rsid w:val="00A3212F"/>
    <w:rsid w:val="00A33D4F"/>
    <w:rsid w:val="00A34796"/>
    <w:rsid w:val="00A376B1"/>
    <w:rsid w:val="00A41745"/>
    <w:rsid w:val="00A43BAF"/>
    <w:rsid w:val="00A44DF8"/>
    <w:rsid w:val="00A460A4"/>
    <w:rsid w:val="00A47D2E"/>
    <w:rsid w:val="00A513D8"/>
    <w:rsid w:val="00A51C4E"/>
    <w:rsid w:val="00A53241"/>
    <w:rsid w:val="00A635E3"/>
    <w:rsid w:val="00A63A68"/>
    <w:rsid w:val="00A64930"/>
    <w:rsid w:val="00A64F8D"/>
    <w:rsid w:val="00A66860"/>
    <w:rsid w:val="00A672D2"/>
    <w:rsid w:val="00A74C60"/>
    <w:rsid w:val="00A75E73"/>
    <w:rsid w:val="00A7736D"/>
    <w:rsid w:val="00A80444"/>
    <w:rsid w:val="00A80829"/>
    <w:rsid w:val="00A82C07"/>
    <w:rsid w:val="00A82D55"/>
    <w:rsid w:val="00A84001"/>
    <w:rsid w:val="00A8613F"/>
    <w:rsid w:val="00A86B28"/>
    <w:rsid w:val="00A9087A"/>
    <w:rsid w:val="00A91109"/>
    <w:rsid w:val="00A926E0"/>
    <w:rsid w:val="00A92E83"/>
    <w:rsid w:val="00A95840"/>
    <w:rsid w:val="00AA1198"/>
    <w:rsid w:val="00AA18D5"/>
    <w:rsid w:val="00AA1C63"/>
    <w:rsid w:val="00AA2144"/>
    <w:rsid w:val="00AA27D2"/>
    <w:rsid w:val="00AA51E0"/>
    <w:rsid w:val="00AB0771"/>
    <w:rsid w:val="00AB34EE"/>
    <w:rsid w:val="00AB47F7"/>
    <w:rsid w:val="00AB5D81"/>
    <w:rsid w:val="00AB664D"/>
    <w:rsid w:val="00AB6A80"/>
    <w:rsid w:val="00AB6C05"/>
    <w:rsid w:val="00AC5212"/>
    <w:rsid w:val="00AC52EB"/>
    <w:rsid w:val="00AC60DF"/>
    <w:rsid w:val="00AC736A"/>
    <w:rsid w:val="00AD0961"/>
    <w:rsid w:val="00AD1AA2"/>
    <w:rsid w:val="00AD1E32"/>
    <w:rsid w:val="00AD36C5"/>
    <w:rsid w:val="00AD65CF"/>
    <w:rsid w:val="00AD6760"/>
    <w:rsid w:val="00AD7B83"/>
    <w:rsid w:val="00AE082E"/>
    <w:rsid w:val="00AE168B"/>
    <w:rsid w:val="00AE27B8"/>
    <w:rsid w:val="00AE2F42"/>
    <w:rsid w:val="00AF0C2C"/>
    <w:rsid w:val="00AF1F2F"/>
    <w:rsid w:val="00AF5B08"/>
    <w:rsid w:val="00AF6718"/>
    <w:rsid w:val="00AF6DBD"/>
    <w:rsid w:val="00B018EC"/>
    <w:rsid w:val="00B02517"/>
    <w:rsid w:val="00B047EA"/>
    <w:rsid w:val="00B04BF7"/>
    <w:rsid w:val="00B05DB3"/>
    <w:rsid w:val="00B12324"/>
    <w:rsid w:val="00B12773"/>
    <w:rsid w:val="00B21E2B"/>
    <w:rsid w:val="00B22C17"/>
    <w:rsid w:val="00B22F6F"/>
    <w:rsid w:val="00B25237"/>
    <w:rsid w:val="00B27224"/>
    <w:rsid w:val="00B302CE"/>
    <w:rsid w:val="00B31420"/>
    <w:rsid w:val="00B3391A"/>
    <w:rsid w:val="00B37229"/>
    <w:rsid w:val="00B37EA3"/>
    <w:rsid w:val="00B419D0"/>
    <w:rsid w:val="00B42800"/>
    <w:rsid w:val="00B46493"/>
    <w:rsid w:val="00B47700"/>
    <w:rsid w:val="00B51A28"/>
    <w:rsid w:val="00B53367"/>
    <w:rsid w:val="00B55B72"/>
    <w:rsid w:val="00B5778B"/>
    <w:rsid w:val="00B643EA"/>
    <w:rsid w:val="00B65814"/>
    <w:rsid w:val="00B67690"/>
    <w:rsid w:val="00B70A01"/>
    <w:rsid w:val="00B715B6"/>
    <w:rsid w:val="00B74433"/>
    <w:rsid w:val="00B75369"/>
    <w:rsid w:val="00B76E89"/>
    <w:rsid w:val="00B80181"/>
    <w:rsid w:val="00B81A0A"/>
    <w:rsid w:val="00B81E6B"/>
    <w:rsid w:val="00B82058"/>
    <w:rsid w:val="00B82C70"/>
    <w:rsid w:val="00B84453"/>
    <w:rsid w:val="00B84E76"/>
    <w:rsid w:val="00B84EF4"/>
    <w:rsid w:val="00B86190"/>
    <w:rsid w:val="00B871BB"/>
    <w:rsid w:val="00B90974"/>
    <w:rsid w:val="00B92290"/>
    <w:rsid w:val="00B931C0"/>
    <w:rsid w:val="00B957BE"/>
    <w:rsid w:val="00B95DDD"/>
    <w:rsid w:val="00BA3A1C"/>
    <w:rsid w:val="00BA4E07"/>
    <w:rsid w:val="00BA6882"/>
    <w:rsid w:val="00BA70AE"/>
    <w:rsid w:val="00BB1E26"/>
    <w:rsid w:val="00BB4569"/>
    <w:rsid w:val="00BB4F20"/>
    <w:rsid w:val="00BC0EB5"/>
    <w:rsid w:val="00BC30BE"/>
    <w:rsid w:val="00BC386A"/>
    <w:rsid w:val="00BC4F19"/>
    <w:rsid w:val="00BC5F13"/>
    <w:rsid w:val="00BC69C0"/>
    <w:rsid w:val="00BD0E5B"/>
    <w:rsid w:val="00BD0F0D"/>
    <w:rsid w:val="00BD55D6"/>
    <w:rsid w:val="00BD5CFB"/>
    <w:rsid w:val="00BD7789"/>
    <w:rsid w:val="00BE2CE4"/>
    <w:rsid w:val="00BE4635"/>
    <w:rsid w:val="00BE7219"/>
    <w:rsid w:val="00BF22D5"/>
    <w:rsid w:val="00BF2FD9"/>
    <w:rsid w:val="00BF4E57"/>
    <w:rsid w:val="00BF4F5F"/>
    <w:rsid w:val="00BF6F9D"/>
    <w:rsid w:val="00C000EA"/>
    <w:rsid w:val="00C0124B"/>
    <w:rsid w:val="00C03979"/>
    <w:rsid w:val="00C04C50"/>
    <w:rsid w:val="00C04C73"/>
    <w:rsid w:val="00C10375"/>
    <w:rsid w:val="00C10A35"/>
    <w:rsid w:val="00C12AA8"/>
    <w:rsid w:val="00C15B90"/>
    <w:rsid w:val="00C211FC"/>
    <w:rsid w:val="00C25178"/>
    <w:rsid w:val="00C2643A"/>
    <w:rsid w:val="00C2739E"/>
    <w:rsid w:val="00C30816"/>
    <w:rsid w:val="00C3243E"/>
    <w:rsid w:val="00C35F11"/>
    <w:rsid w:val="00C36502"/>
    <w:rsid w:val="00C44A36"/>
    <w:rsid w:val="00C450AB"/>
    <w:rsid w:val="00C47F7E"/>
    <w:rsid w:val="00C52A2D"/>
    <w:rsid w:val="00C5442A"/>
    <w:rsid w:val="00C5596F"/>
    <w:rsid w:val="00C574EE"/>
    <w:rsid w:val="00C6028B"/>
    <w:rsid w:val="00C61D91"/>
    <w:rsid w:val="00C63B20"/>
    <w:rsid w:val="00C63EFA"/>
    <w:rsid w:val="00C64F8D"/>
    <w:rsid w:val="00C66B5E"/>
    <w:rsid w:val="00C70CC8"/>
    <w:rsid w:val="00C7227B"/>
    <w:rsid w:val="00C73E52"/>
    <w:rsid w:val="00C760A1"/>
    <w:rsid w:val="00C8762A"/>
    <w:rsid w:val="00C877AA"/>
    <w:rsid w:val="00C90B46"/>
    <w:rsid w:val="00C90F36"/>
    <w:rsid w:val="00C91BF6"/>
    <w:rsid w:val="00C92D15"/>
    <w:rsid w:val="00C9391F"/>
    <w:rsid w:val="00C97D6E"/>
    <w:rsid w:val="00CA4E29"/>
    <w:rsid w:val="00CA58B3"/>
    <w:rsid w:val="00CA5D8B"/>
    <w:rsid w:val="00CB4115"/>
    <w:rsid w:val="00CB6334"/>
    <w:rsid w:val="00CC01C4"/>
    <w:rsid w:val="00CC045C"/>
    <w:rsid w:val="00CC0765"/>
    <w:rsid w:val="00CC3A9A"/>
    <w:rsid w:val="00CC660E"/>
    <w:rsid w:val="00CD4906"/>
    <w:rsid w:val="00CD54A4"/>
    <w:rsid w:val="00CE26C2"/>
    <w:rsid w:val="00CE3D01"/>
    <w:rsid w:val="00CE3DF1"/>
    <w:rsid w:val="00CE4A98"/>
    <w:rsid w:val="00CE6259"/>
    <w:rsid w:val="00CE65B6"/>
    <w:rsid w:val="00CE69E0"/>
    <w:rsid w:val="00CE733D"/>
    <w:rsid w:val="00CF0483"/>
    <w:rsid w:val="00CF4503"/>
    <w:rsid w:val="00D00701"/>
    <w:rsid w:val="00D015FA"/>
    <w:rsid w:val="00D044F4"/>
    <w:rsid w:val="00D1075C"/>
    <w:rsid w:val="00D107B2"/>
    <w:rsid w:val="00D1095A"/>
    <w:rsid w:val="00D13CEE"/>
    <w:rsid w:val="00D1442A"/>
    <w:rsid w:val="00D14B03"/>
    <w:rsid w:val="00D17F02"/>
    <w:rsid w:val="00D25434"/>
    <w:rsid w:val="00D26262"/>
    <w:rsid w:val="00D26EBF"/>
    <w:rsid w:val="00D277D6"/>
    <w:rsid w:val="00D31B4F"/>
    <w:rsid w:val="00D323A4"/>
    <w:rsid w:val="00D334BF"/>
    <w:rsid w:val="00D363AD"/>
    <w:rsid w:val="00D3644E"/>
    <w:rsid w:val="00D371FF"/>
    <w:rsid w:val="00D411A6"/>
    <w:rsid w:val="00D414C1"/>
    <w:rsid w:val="00D41877"/>
    <w:rsid w:val="00D427F4"/>
    <w:rsid w:val="00D432DE"/>
    <w:rsid w:val="00D43931"/>
    <w:rsid w:val="00D44C82"/>
    <w:rsid w:val="00D44FD0"/>
    <w:rsid w:val="00D45949"/>
    <w:rsid w:val="00D46607"/>
    <w:rsid w:val="00D46D8A"/>
    <w:rsid w:val="00D475C8"/>
    <w:rsid w:val="00D54431"/>
    <w:rsid w:val="00D555F1"/>
    <w:rsid w:val="00D5606A"/>
    <w:rsid w:val="00D61EA1"/>
    <w:rsid w:val="00D6326E"/>
    <w:rsid w:val="00D63EF4"/>
    <w:rsid w:val="00D64C4B"/>
    <w:rsid w:val="00D65A3E"/>
    <w:rsid w:val="00D65E75"/>
    <w:rsid w:val="00D65E97"/>
    <w:rsid w:val="00D66E7F"/>
    <w:rsid w:val="00D71AC1"/>
    <w:rsid w:val="00D74151"/>
    <w:rsid w:val="00D760D4"/>
    <w:rsid w:val="00D77AFD"/>
    <w:rsid w:val="00D80556"/>
    <w:rsid w:val="00D82AB9"/>
    <w:rsid w:val="00D82C40"/>
    <w:rsid w:val="00D83733"/>
    <w:rsid w:val="00D83F52"/>
    <w:rsid w:val="00D845E9"/>
    <w:rsid w:val="00D848C1"/>
    <w:rsid w:val="00D857A0"/>
    <w:rsid w:val="00D874EE"/>
    <w:rsid w:val="00D91AD5"/>
    <w:rsid w:val="00D946D9"/>
    <w:rsid w:val="00D94E0B"/>
    <w:rsid w:val="00D95101"/>
    <w:rsid w:val="00D95B56"/>
    <w:rsid w:val="00D96DA7"/>
    <w:rsid w:val="00DA226D"/>
    <w:rsid w:val="00DA2F23"/>
    <w:rsid w:val="00DA3916"/>
    <w:rsid w:val="00DA429D"/>
    <w:rsid w:val="00DA7602"/>
    <w:rsid w:val="00DB0848"/>
    <w:rsid w:val="00DB11EA"/>
    <w:rsid w:val="00DB287C"/>
    <w:rsid w:val="00DB3FC1"/>
    <w:rsid w:val="00DB4158"/>
    <w:rsid w:val="00DB5102"/>
    <w:rsid w:val="00DB5C3E"/>
    <w:rsid w:val="00DB6FFB"/>
    <w:rsid w:val="00DC28FF"/>
    <w:rsid w:val="00DC2CF5"/>
    <w:rsid w:val="00DC4366"/>
    <w:rsid w:val="00DC48E6"/>
    <w:rsid w:val="00DC53D2"/>
    <w:rsid w:val="00DC620D"/>
    <w:rsid w:val="00DD1018"/>
    <w:rsid w:val="00DD471E"/>
    <w:rsid w:val="00DD5241"/>
    <w:rsid w:val="00DD5698"/>
    <w:rsid w:val="00DE14F5"/>
    <w:rsid w:val="00DE1B3F"/>
    <w:rsid w:val="00DE30BA"/>
    <w:rsid w:val="00DE36CF"/>
    <w:rsid w:val="00DE571D"/>
    <w:rsid w:val="00DF1450"/>
    <w:rsid w:val="00DF16CB"/>
    <w:rsid w:val="00DF1744"/>
    <w:rsid w:val="00DF2DF9"/>
    <w:rsid w:val="00DF3EA2"/>
    <w:rsid w:val="00DF718E"/>
    <w:rsid w:val="00DF7965"/>
    <w:rsid w:val="00E04560"/>
    <w:rsid w:val="00E10AD7"/>
    <w:rsid w:val="00E11262"/>
    <w:rsid w:val="00E16C40"/>
    <w:rsid w:val="00E20084"/>
    <w:rsid w:val="00E210D4"/>
    <w:rsid w:val="00E24B9E"/>
    <w:rsid w:val="00E26AA4"/>
    <w:rsid w:val="00E27348"/>
    <w:rsid w:val="00E308DE"/>
    <w:rsid w:val="00E30CD0"/>
    <w:rsid w:val="00E30F30"/>
    <w:rsid w:val="00E33F22"/>
    <w:rsid w:val="00E412EB"/>
    <w:rsid w:val="00E41429"/>
    <w:rsid w:val="00E41860"/>
    <w:rsid w:val="00E42ACE"/>
    <w:rsid w:val="00E4360C"/>
    <w:rsid w:val="00E4616C"/>
    <w:rsid w:val="00E47125"/>
    <w:rsid w:val="00E5199F"/>
    <w:rsid w:val="00E52A0D"/>
    <w:rsid w:val="00E5335C"/>
    <w:rsid w:val="00E544F3"/>
    <w:rsid w:val="00E54F64"/>
    <w:rsid w:val="00E56B44"/>
    <w:rsid w:val="00E6001F"/>
    <w:rsid w:val="00E60EA0"/>
    <w:rsid w:val="00E624BA"/>
    <w:rsid w:val="00E7393E"/>
    <w:rsid w:val="00E833C0"/>
    <w:rsid w:val="00E833E2"/>
    <w:rsid w:val="00E83AF1"/>
    <w:rsid w:val="00E85AF2"/>
    <w:rsid w:val="00E907BA"/>
    <w:rsid w:val="00E91F79"/>
    <w:rsid w:val="00E9226A"/>
    <w:rsid w:val="00E9483A"/>
    <w:rsid w:val="00E9732A"/>
    <w:rsid w:val="00E97782"/>
    <w:rsid w:val="00E97968"/>
    <w:rsid w:val="00EA12A4"/>
    <w:rsid w:val="00EA233B"/>
    <w:rsid w:val="00EA293A"/>
    <w:rsid w:val="00EA3F2F"/>
    <w:rsid w:val="00EA4956"/>
    <w:rsid w:val="00EA638D"/>
    <w:rsid w:val="00EA7436"/>
    <w:rsid w:val="00EA7461"/>
    <w:rsid w:val="00EB0BB1"/>
    <w:rsid w:val="00EB6859"/>
    <w:rsid w:val="00EB77B6"/>
    <w:rsid w:val="00EC0D8E"/>
    <w:rsid w:val="00EC2014"/>
    <w:rsid w:val="00EC4178"/>
    <w:rsid w:val="00EC4458"/>
    <w:rsid w:val="00EC5C94"/>
    <w:rsid w:val="00ED0938"/>
    <w:rsid w:val="00ED0A6C"/>
    <w:rsid w:val="00ED0E65"/>
    <w:rsid w:val="00ED13E0"/>
    <w:rsid w:val="00ED31FA"/>
    <w:rsid w:val="00ED3992"/>
    <w:rsid w:val="00ED3A36"/>
    <w:rsid w:val="00ED3BFB"/>
    <w:rsid w:val="00ED4807"/>
    <w:rsid w:val="00ED7620"/>
    <w:rsid w:val="00EE30BA"/>
    <w:rsid w:val="00EE3B76"/>
    <w:rsid w:val="00EE5138"/>
    <w:rsid w:val="00EE6C62"/>
    <w:rsid w:val="00EF1DCC"/>
    <w:rsid w:val="00EF43B2"/>
    <w:rsid w:val="00EF6D1C"/>
    <w:rsid w:val="00EF75B8"/>
    <w:rsid w:val="00EF7C3A"/>
    <w:rsid w:val="00F014F4"/>
    <w:rsid w:val="00F0267E"/>
    <w:rsid w:val="00F033FE"/>
    <w:rsid w:val="00F03AEE"/>
    <w:rsid w:val="00F0427A"/>
    <w:rsid w:val="00F0648D"/>
    <w:rsid w:val="00F102E0"/>
    <w:rsid w:val="00F1134E"/>
    <w:rsid w:val="00F1282C"/>
    <w:rsid w:val="00F12ED7"/>
    <w:rsid w:val="00F13B5B"/>
    <w:rsid w:val="00F20E25"/>
    <w:rsid w:val="00F22F88"/>
    <w:rsid w:val="00F237BE"/>
    <w:rsid w:val="00F24568"/>
    <w:rsid w:val="00F26E9B"/>
    <w:rsid w:val="00F31D2B"/>
    <w:rsid w:val="00F34E87"/>
    <w:rsid w:val="00F35CD7"/>
    <w:rsid w:val="00F36E04"/>
    <w:rsid w:val="00F41BC0"/>
    <w:rsid w:val="00F43BB6"/>
    <w:rsid w:val="00F43EDA"/>
    <w:rsid w:val="00F472D1"/>
    <w:rsid w:val="00F478EC"/>
    <w:rsid w:val="00F505F8"/>
    <w:rsid w:val="00F5432E"/>
    <w:rsid w:val="00F5500F"/>
    <w:rsid w:val="00F60AF5"/>
    <w:rsid w:val="00F63C42"/>
    <w:rsid w:val="00F63C93"/>
    <w:rsid w:val="00F63D8B"/>
    <w:rsid w:val="00F64D94"/>
    <w:rsid w:val="00F66548"/>
    <w:rsid w:val="00F71C9C"/>
    <w:rsid w:val="00F72086"/>
    <w:rsid w:val="00F74850"/>
    <w:rsid w:val="00F75C90"/>
    <w:rsid w:val="00F7663A"/>
    <w:rsid w:val="00F860B8"/>
    <w:rsid w:val="00F86C4A"/>
    <w:rsid w:val="00F870CB"/>
    <w:rsid w:val="00F90F84"/>
    <w:rsid w:val="00F934BC"/>
    <w:rsid w:val="00F93910"/>
    <w:rsid w:val="00F9681C"/>
    <w:rsid w:val="00F97C9B"/>
    <w:rsid w:val="00FA0EDB"/>
    <w:rsid w:val="00FA191E"/>
    <w:rsid w:val="00FA1995"/>
    <w:rsid w:val="00FA3D2A"/>
    <w:rsid w:val="00FA4F1D"/>
    <w:rsid w:val="00FA60FA"/>
    <w:rsid w:val="00FA65B8"/>
    <w:rsid w:val="00FB0003"/>
    <w:rsid w:val="00FB261D"/>
    <w:rsid w:val="00FB38A9"/>
    <w:rsid w:val="00FB3E84"/>
    <w:rsid w:val="00FB4E55"/>
    <w:rsid w:val="00FB5F67"/>
    <w:rsid w:val="00FB62D3"/>
    <w:rsid w:val="00FB7E6A"/>
    <w:rsid w:val="00FC1EBD"/>
    <w:rsid w:val="00FC28AE"/>
    <w:rsid w:val="00FC3626"/>
    <w:rsid w:val="00FC499C"/>
    <w:rsid w:val="00FC4F69"/>
    <w:rsid w:val="00FC4F93"/>
    <w:rsid w:val="00FC5C99"/>
    <w:rsid w:val="00FC5D27"/>
    <w:rsid w:val="00FD1B63"/>
    <w:rsid w:val="00FD4011"/>
    <w:rsid w:val="00FD4FCB"/>
    <w:rsid w:val="00FD512E"/>
    <w:rsid w:val="00FD5BBA"/>
    <w:rsid w:val="00FD7755"/>
    <w:rsid w:val="00FE0220"/>
    <w:rsid w:val="00FE0500"/>
    <w:rsid w:val="00FE6569"/>
    <w:rsid w:val="00FE6641"/>
    <w:rsid w:val="00FE68E4"/>
    <w:rsid w:val="00FE70EE"/>
    <w:rsid w:val="00FE710B"/>
    <w:rsid w:val="00FF202A"/>
    <w:rsid w:val="00FF3665"/>
    <w:rsid w:val="00F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685F7D"/>
  <w15:chartTrackingRefBased/>
  <w15:docId w15:val="{2D1DD7A3-7BBB-4CAF-BB74-5F74B9D2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D371FF"/>
    <w:rPr>
      <w:color w:val="2B579A"/>
      <w:shd w:val="clear" w:color="auto" w:fill="E6E6E6"/>
    </w:rPr>
  </w:style>
  <w:style w:type="paragraph" w:customStyle="1" w:styleId="Default">
    <w:name w:val="Default"/>
    <w:rsid w:val="00481A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asic">
    <w:name w:val="Basic"/>
    <w:basedOn w:val="Navaden"/>
    <w:rsid w:val="00880BFA"/>
    <w:pPr>
      <w:spacing w:before="60" w:after="120" w:line="240" w:lineRule="auto"/>
    </w:pPr>
    <w:rPr>
      <w:rFonts w:ascii="Verdana" w:eastAsia="Times New Roman" w:hAnsi="Verdana"/>
      <w:szCs w:val="20"/>
      <w:lang w:val="en-US" w:eastAsia="sl-SI"/>
    </w:rPr>
  </w:style>
  <w:style w:type="paragraph" w:customStyle="1" w:styleId="Besedilo-NastejVrstice">
    <w:name w:val="Besedilo - NastejVrstice"/>
    <w:basedOn w:val="Besedilo"/>
    <w:rsid w:val="00880BFA"/>
    <w:pPr>
      <w:numPr>
        <w:numId w:val="6"/>
      </w:numPr>
      <w:tabs>
        <w:tab w:val="num" w:pos="360"/>
      </w:tabs>
      <w:spacing w:before="120"/>
      <w:ind w:left="360"/>
    </w:pPr>
    <w:rPr>
      <w:noProof/>
    </w:rPr>
  </w:style>
  <w:style w:type="paragraph" w:customStyle="1" w:styleId="Besedilo">
    <w:name w:val="Besedilo"/>
    <w:basedOn w:val="Navaden"/>
    <w:rsid w:val="00880BFA"/>
    <w:pPr>
      <w:spacing w:line="240" w:lineRule="auto"/>
    </w:pPr>
    <w:rPr>
      <w:rFonts w:ascii="Verdana" w:eastAsia="Times New Roman" w:hAnsi="Verdana"/>
      <w:szCs w:val="20"/>
    </w:rPr>
  </w:style>
  <w:style w:type="paragraph" w:customStyle="1" w:styleId="Besedilo-NastejVrstice0">
    <w:name w:val="Besedilo - [NastejVrstice]"/>
    <w:basedOn w:val="Navaden"/>
    <w:rsid w:val="00880BFA"/>
    <w:pPr>
      <w:numPr>
        <w:numId w:val="8"/>
      </w:numPr>
      <w:tabs>
        <w:tab w:val="left" w:pos="900"/>
        <w:tab w:val="left" w:pos="1710"/>
      </w:tabs>
      <w:spacing w:line="264" w:lineRule="auto"/>
    </w:pPr>
    <w:rPr>
      <w:rFonts w:ascii="Verdana" w:eastAsia="Times New Roman" w:hAnsi="Verdana"/>
      <w:noProof/>
      <w:szCs w:val="20"/>
    </w:rPr>
  </w:style>
  <w:style w:type="paragraph" w:customStyle="1" w:styleId="Tabela-Naslov">
    <w:name w:val="Tabela - Naslov"/>
    <w:basedOn w:val="Besedilo"/>
    <w:rsid w:val="00880BFA"/>
    <w:pPr>
      <w:jc w:val="left"/>
    </w:pPr>
    <w:rPr>
      <w:b/>
      <w:color w:val="000000"/>
      <w:sz w:val="18"/>
      <w:szCs w:val="18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C7ED3"/>
    <w:pPr>
      <w:spacing w:line="240" w:lineRule="auto"/>
    </w:pPr>
    <w:rPr>
      <w:rFonts w:ascii="Consolas" w:hAnsi="Consolas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C7ED3"/>
    <w:rPr>
      <w:rFonts w:ascii="Consolas" w:hAnsi="Consolas"/>
      <w:lang w:eastAsia="en-US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C61D91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C61D91"/>
    <w:rPr>
      <w:rFonts w:ascii="Consolas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96411-1875-46C5-AD78-064F15DE0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7</TotalTime>
  <Pages>9</Pages>
  <Words>1491</Words>
  <Characters>11142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“ jaslgjlk</vt:lpstr>
    </vt:vector>
  </TitlesOfParts>
  <Company>MFRS</Company>
  <LinksUpToDate>false</LinksUpToDate>
  <CharactersWithSpaces>12608</CharactersWithSpaces>
  <SharedDoc>false</SharedDoc>
  <HLinks>
    <vt:vector size="306" baseType="variant">
      <vt:variant>
        <vt:i4>8192041</vt:i4>
      </vt:variant>
      <vt:variant>
        <vt:i4>615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612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4456557</vt:i4>
      </vt:variant>
      <vt:variant>
        <vt:i4>531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8192041</vt:i4>
      </vt:variant>
      <vt:variant>
        <vt:i4>330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315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312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306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1048629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_Toc509692039</vt:lpwstr>
      </vt:variant>
      <vt:variant>
        <vt:i4>1048629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_Toc509692038</vt:lpwstr>
      </vt:variant>
      <vt:variant>
        <vt:i4>1048629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_Toc509692037</vt:lpwstr>
      </vt:variant>
      <vt:variant>
        <vt:i4>1048629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_Toc509692036</vt:lpwstr>
      </vt:variant>
      <vt:variant>
        <vt:i4>1048629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_Toc509692035</vt:lpwstr>
      </vt:variant>
      <vt:variant>
        <vt:i4>1048629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_Toc509692034</vt:lpwstr>
      </vt:variant>
      <vt:variant>
        <vt:i4>1048629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_Toc509692033</vt:lpwstr>
      </vt:variant>
      <vt:variant>
        <vt:i4>1048629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_Toc509692032</vt:lpwstr>
      </vt:variant>
      <vt:variant>
        <vt:i4>1048629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_Toc509692031</vt:lpwstr>
      </vt:variant>
      <vt:variant>
        <vt:i4>1048629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_Toc509692030</vt:lpwstr>
      </vt:variant>
      <vt:variant>
        <vt:i4>1114165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_Toc509692029</vt:lpwstr>
      </vt:variant>
      <vt:variant>
        <vt:i4>1114165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_Toc509692028</vt:lpwstr>
      </vt:variant>
      <vt:variant>
        <vt:i4>1114165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_Toc509692027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_Toc509692024</vt:lpwstr>
      </vt:variant>
      <vt:variant>
        <vt:i4>1114165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_Toc509692023</vt:lpwstr>
      </vt:variant>
      <vt:variant>
        <vt:i4>1114165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_Toc509692022</vt:lpwstr>
      </vt:variant>
      <vt:variant>
        <vt:i4>1114165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_Toc509692021</vt:lpwstr>
      </vt:variant>
      <vt:variant>
        <vt:i4>1179701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_Toc509692019</vt:lpwstr>
      </vt:variant>
      <vt:variant>
        <vt:i4>1179701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_Toc509692018</vt:lpwstr>
      </vt:variant>
      <vt:variant>
        <vt:i4>1179701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_Toc509692017</vt:lpwstr>
      </vt:variant>
      <vt:variant>
        <vt:i4>1179701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_Toc509692016</vt:lpwstr>
      </vt:variant>
      <vt:variant>
        <vt:i4>1179701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_Toc509692015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_Toc509692014</vt:lpwstr>
      </vt:variant>
      <vt:variant>
        <vt:i4>1179701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_Toc509692013</vt:lpwstr>
      </vt:variant>
      <vt:variant>
        <vt:i4>1179701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_Toc509692012</vt:lpwstr>
      </vt:variant>
      <vt:variant>
        <vt:i4>1179701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_Toc509692011</vt:lpwstr>
      </vt:variant>
      <vt:variant>
        <vt:i4>1179701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_Toc509692010</vt:lpwstr>
      </vt:variant>
      <vt:variant>
        <vt:i4>1245237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_Toc509692009</vt:lpwstr>
      </vt:variant>
      <vt:variant>
        <vt:i4>1245237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_Toc509692008</vt:lpwstr>
      </vt:variant>
      <vt:variant>
        <vt:i4>1245237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_Toc509692007</vt:lpwstr>
      </vt:variant>
      <vt:variant>
        <vt:i4>1245237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_Toc509692006</vt:lpwstr>
      </vt:variant>
      <vt:variant>
        <vt:i4>1245237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_Toc509692005</vt:lpwstr>
      </vt:variant>
      <vt:variant>
        <vt:i4>1245237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_Toc509692004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_Toc509692003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_Toc509692002</vt:lpwstr>
      </vt:variant>
      <vt:variant>
        <vt:i4>1245237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_Toc509692001</vt:lpwstr>
      </vt:variant>
      <vt:variant>
        <vt:i4>1572924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_Toc509691984</vt:lpwstr>
      </vt:variant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_Toc509691983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_Toc509691982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_Toc509691981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_Toc509691980</vt:lpwstr>
      </vt:variant>
      <vt:variant>
        <vt:i4>8192041</vt:i4>
      </vt:variant>
      <vt:variant>
        <vt:i4>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2162728</vt:i4>
      </vt:variant>
      <vt:variant>
        <vt:i4>0</vt:i4>
      </vt:variant>
      <vt:variant>
        <vt:i4>0</vt:i4>
      </vt:variant>
      <vt:variant>
        <vt:i4>5</vt:i4>
      </vt:variant>
      <vt:variant>
        <vt:lpwstr>http://pisrs.si/Pis.web/pregledPredpisa?id=ZAKO1263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Guštin</dc:creator>
  <cp:keywords/>
  <cp:lastModifiedBy>Mirjana Zelen</cp:lastModifiedBy>
  <cp:revision>16</cp:revision>
  <cp:lastPrinted>2016-10-19T07:09:00Z</cp:lastPrinted>
  <dcterms:created xsi:type="dcterms:W3CDTF">2024-12-16T10:34:00Z</dcterms:created>
  <dcterms:modified xsi:type="dcterms:W3CDTF">2024-12-27T11:56:00Z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8da8125f911d0f23865b15ed19e0e39ee994ebb9e71c084929d9bd9865e53a06</vt:lpwstr>
  </property>
</Properties>
</file>